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6A3D9990" w14:textId="77777777" w:rsidR="00063477" w:rsidRPr="00EC49B6" w:rsidRDefault="00063477" w:rsidP="00631207">
      <w:pPr>
        <w:pStyle w:val="12"/>
        <w:jc w:val="right"/>
        <w:rPr>
          <w:b w:val="0"/>
          <w:bCs w:val="0"/>
          <w:szCs w:val="28"/>
        </w:rPr>
      </w:pPr>
      <w:bookmarkStart w:id="0" w:name="_Toc30753316"/>
      <w:bookmarkStart w:id="1" w:name="_Toc100310804"/>
      <w:r w:rsidRPr="00EC49B6">
        <w:rPr>
          <w:b w:val="0"/>
          <w:bCs w:val="0"/>
          <w:szCs w:val="28"/>
        </w:rPr>
        <w:t xml:space="preserve">Приложение </w:t>
      </w:r>
    </w:p>
    <w:p w14:paraId="58392817" w14:textId="77777777" w:rsidR="00063477" w:rsidRPr="00EC49B6" w:rsidRDefault="00063477" w:rsidP="00631207">
      <w:pPr>
        <w:pStyle w:val="12"/>
        <w:jc w:val="right"/>
        <w:rPr>
          <w:b w:val="0"/>
          <w:bCs w:val="0"/>
          <w:szCs w:val="28"/>
        </w:rPr>
      </w:pPr>
      <w:r w:rsidRPr="00EC49B6">
        <w:rPr>
          <w:b w:val="0"/>
          <w:bCs w:val="0"/>
          <w:szCs w:val="28"/>
        </w:rPr>
        <w:drawing>
          <wp:anchor distT="0" distB="0" distL="114300" distR="114300" simplePos="0" relativeHeight="251799040" behindDoc="1" locked="0" layoutInCell="1" allowOverlap="1" wp14:anchorId="5A2D1346" wp14:editId="0E495B92">
            <wp:simplePos x="0" y="0"/>
            <wp:positionH relativeFrom="column">
              <wp:posOffset>6880860</wp:posOffset>
            </wp:positionH>
            <wp:positionV relativeFrom="paragraph">
              <wp:posOffset>-15674340</wp:posOffset>
            </wp:positionV>
            <wp:extent cx="7243445" cy="1025715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хема расположения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3445" cy="1025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49B6">
        <w:rPr>
          <w:b w:val="0"/>
          <w:bCs w:val="0"/>
          <w:szCs w:val="28"/>
        </w:rPr>
        <w:t>к приказу Департамента строительства, архитектуры и ЖКХ администрации Ханты-Мансийского района</w:t>
      </w:r>
    </w:p>
    <w:p w14:paraId="23C3E116" w14:textId="2413EDD1" w:rsidR="00063477" w:rsidRPr="00EC49B6" w:rsidRDefault="00063477" w:rsidP="00631207">
      <w:pPr>
        <w:pStyle w:val="12"/>
        <w:jc w:val="right"/>
        <w:rPr>
          <w:b w:val="0"/>
          <w:bCs w:val="0"/>
          <w:szCs w:val="28"/>
        </w:rPr>
      </w:pPr>
      <w:r w:rsidRPr="00EC49B6">
        <w:rPr>
          <w:b w:val="0"/>
          <w:bCs w:val="0"/>
          <w:szCs w:val="28"/>
        </w:rPr>
        <w:t>от 1</w:t>
      </w:r>
      <w:r w:rsidRPr="00EC49B6">
        <w:rPr>
          <w:b w:val="0"/>
          <w:bCs w:val="0"/>
          <w:szCs w:val="28"/>
        </w:rPr>
        <w:t>2</w:t>
      </w:r>
      <w:r w:rsidRPr="00EC49B6">
        <w:rPr>
          <w:b w:val="0"/>
          <w:bCs w:val="0"/>
          <w:szCs w:val="28"/>
        </w:rPr>
        <w:t>.07.2022 года № 15</w:t>
      </w:r>
      <w:r w:rsidRPr="00EC49B6">
        <w:rPr>
          <w:b w:val="0"/>
          <w:bCs w:val="0"/>
          <w:szCs w:val="28"/>
        </w:rPr>
        <w:t>8</w:t>
      </w:r>
      <w:r w:rsidRPr="00EC49B6">
        <w:rPr>
          <w:b w:val="0"/>
          <w:bCs w:val="0"/>
          <w:szCs w:val="28"/>
        </w:rPr>
        <w:t>-н</w:t>
      </w:r>
    </w:p>
    <w:p w14:paraId="2C9EBD98" w14:textId="77777777" w:rsidR="00063477" w:rsidRPr="00EC49B6" w:rsidRDefault="00063477" w:rsidP="00631207">
      <w:pPr>
        <w:pStyle w:val="12"/>
        <w:jc w:val="right"/>
        <w:rPr>
          <w:b w:val="0"/>
          <w:bCs w:val="0"/>
          <w:szCs w:val="28"/>
        </w:rPr>
      </w:pPr>
    </w:p>
    <w:p w14:paraId="60DC3753" w14:textId="77777777" w:rsidR="00063477" w:rsidRPr="00EC49B6" w:rsidRDefault="00063477" w:rsidP="00631207">
      <w:pPr>
        <w:pStyle w:val="12"/>
        <w:jc w:val="right"/>
        <w:rPr>
          <w:b w:val="0"/>
          <w:bCs w:val="0"/>
          <w:szCs w:val="28"/>
        </w:rPr>
      </w:pPr>
      <w:bookmarkStart w:id="2" w:name="_Hlk108706349"/>
      <w:r w:rsidRPr="00EC49B6">
        <w:rPr>
          <w:b w:val="0"/>
          <w:bCs w:val="0"/>
          <w:szCs w:val="28"/>
        </w:rPr>
        <w:t>Приложение 1</w:t>
      </w:r>
    </w:p>
    <w:p w14:paraId="7B435373" w14:textId="77777777" w:rsidR="00063477" w:rsidRPr="00EC49B6" w:rsidRDefault="00063477" w:rsidP="00631207">
      <w:pPr>
        <w:pStyle w:val="12"/>
        <w:jc w:val="right"/>
        <w:rPr>
          <w:b w:val="0"/>
          <w:bCs w:val="0"/>
          <w:szCs w:val="28"/>
        </w:rPr>
      </w:pPr>
      <w:r w:rsidRPr="00EC49B6">
        <w:rPr>
          <w:b w:val="0"/>
          <w:bCs w:val="0"/>
          <w:szCs w:val="28"/>
        </w:rPr>
        <w:drawing>
          <wp:anchor distT="0" distB="0" distL="114300" distR="114300" simplePos="0" relativeHeight="251786752" behindDoc="1" locked="0" layoutInCell="1" allowOverlap="1" wp14:anchorId="2F4A9C2C" wp14:editId="5C561D4C">
            <wp:simplePos x="0" y="0"/>
            <wp:positionH relativeFrom="column">
              <wp:posOffset>6880860</wp:posOffset>
            </wp:positionH>
            <wp:positionV relativeFrom="paragraph">
              <wp:posOffset>-15674340</wp:posOffset>
            </wp:positionV>
            <wp:extent cx="7243445" cy="1025715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хема расположения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3445" cy="1025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49B6">
        <w:rPr>
          <w:b w:val="0"/>
          <w:bCs w:val="0"/>
          <w:szCs w:val="28"/>
        </w:rPr>
        <w:t>к приказу Департамента строительства, архитектуры и ЖКХ администрации Ханты-Мансийского района</w:t>
      </w:r>
    </w:p>
    <w:p w14:paraId="60E55CFC" w14:textId="693CF40A" w:rsidR="00063477" w:rsidRPr="00EC49B6" w:rsidRDefault="00063477" w:rsidP="00631207">
      <w:pPr>
        <w:pStyle w:val="12"/>
        <w:jc w:val="right"/>
        <w:rPr>
          <w:b w:val="0"/>
          <w:bCs w:val="0"/>
          <w:szCs w:val="28"/>
        </w:rPr>
      </w:pPr>
      <w:r w:rsidRPr="00EC49B6">
        <w:rPr>
          <w:b w:val="0"/>
          <w:bCs w:val="0"/>
          <w:szCs w:val="28"/>
        </w:rPr>
        <w:t>от 1</w:t>
      </w:r>
      <w:r w:rsidRPr="00EC49B6">
        <w:rPr>
          <w:b w:val="0"/>
          <w:bCs w:val="0"/>
          <w:szCs w:val="28"/>
        </w:rPr>
        <w:t>2</w:t>
      </w:r>
      <w:r w:rsidRPr="00EC49B6">
        <w:rPr>
          <w:b w:val="0"/>
          <w:bCs w:val="0"/>
          <w:szCs w:val="28"/>
        </w:rPr>
        <w:t>.05.2022 года №10</w:t>
      </w:r>
      <w:r w:rsidRPr="00EC49B6">
        <w:rPr>
          <w:b w:val="0"/>
          <w:bCs w:val="0"/>
          <w:szCs w:val="28"/>
        </w:rPr>
        <w:t>6</w:t>
      </w:r>
      <w:r w:rsidRPr="00EC49B6">
        <w:rPr>
          <w:b w:val="0"/>
          <w:bCs w:val="0"/>
          <w:szCs w:val="28"/>
        </w:rPr>
        <w:t>-н</w:t>
      </w:r>
    </w:p>
    <w:p w14:paraId="7683E8B0" w14:textId="77777777" w:rsidR="00063477" w:rsidRPr="00EC49B6" w:rsidRDefault="00063477" w:rsidP="00631207">
      <w:pPr>
        <w:pStyle w:val="12"/>
        <w:jc w:val="right"/>
        <w:rPr>
          <w:b w:val="0"/>
          <w:bCs w:val="0"/>
          <w:szCs w:val="28"/>
        </w:rPr>
      </w:pPr>
    </w:p>
    <w:bookmarkEnd w:id="2"/>
    <w:p w14:paraId="7624693F" w14:textId="691C1CA6" w:rsidR="00063477" w:rsidRPr="00EC49B6" w:rsidRDefault="00564957" w:rsidP="00EC49B6">
      <w:pPr>
        <w:pStyle w:val="12"/>
        <w:rPr>
          <w:b w:val="0"/>
          <w:bCs w:val="0"/>
          <w:szCs w:val="28"/>
        </w:rPr>
      </w:pPr>
      <w:r w:rsidRPr="00EC49B6">
        <w:rPr>
          <w:b w:val="0"/>
          <w:bCs w:val="0"/>
          <w:szCs w:val="28"/>
        </w:rPr>
        <w:t>Основная часть проекта планировки территории.</w:t>
      </w:r>
    </w:p>
    <w:p w14:paraId="579DAF09" w14:textId="0BA28DBE" w:rsidR="00564957" w:rsidRPr="00EC49B6" w:rsidRDefault="00564957" w:rsidP="00EC49B6">
      <w:pPr>
        <w:pStyle w:val="12"/>
        <w:rPr>
          <w:b w:val="0"/>
          <w:bCs w:val="0"/>
          <w:szCs w:val="28"/>
        </w:rPr>
      </w:pPr>
      <w:r w:rsidRPr="00EC49B6">
        <w:rPr>
          <w:b w:val="0"/>
          <w:bCs w:val="0"/>
          <w:szCs w:val="28"/>
        </w:rPr>
        <w:t>Графическая часть</w:t>
      </w:r>
      <w:bookmarkEnd w:id="0"/>
      <w:bookmarkEnd w:id="1"/>
    </w:p>
    <w:p w14:paraId="5750D4DE" w14:textId="53CD5DE4" w:rsidR="003838AF" w:rsidRPr="00EC49B6" w:rsidRDefault="00564957" w:rsidP="00EC49B6">
      <w:pPr>
        <w:pStyle w:val="21"/>
        <w:numPr>
          <w:ilvl w:val="0"/>
          <w:numId w:val="0"/>
        </w:numPr>
        <w:spacing w:before="0" w:after="0"/>
        <w:ind w:left="1286" w:hanging="576"/>
        <w:jc w:val="center"/>
        <w:rPr>
          <w:b w:val="0"/>
          <w:sz w:val="28"/>
          <w:szCs w:val="28"/>
        </w:rPr>
      </w:pPr>
      <w:bookmarkStart w:id="3" w:name="_Toc30753317"/>
      <w:bookmarkStart w:id="4" w:name="_Toc100310805"/>
      <w:r w:rsidRPr="00EC49B6">
        <w:rPr>
          <w:b w:val="0"/>
          <w:sz w:val="28"/>
          <w:szCs w:val="28"/>
        </w:rPr>
        <w:t>Чертеж границ зон планируемого размещения линейного объекта</w:t>
      </w:r>
      <w:bookmarkEnd w:id="3"/>
      <w:bookmarkEnd w:id="4"/>
    </w:p>
    <w:p w14:paraId="5303385E" w14:textId="0897D8D6" w:rsidR="00796AB7" w:rsidRPr="00EC49B6" w:rsidRDefault="00063477" w:rsidP="00EC49B6">
      <w:pPr>
        <w:rPr>
          <w:sz w:val="28"/>
          <w:szCs w:val="28"/>
        </w:rPr>
      </w:pPr>
      <w:r w:rsidRPr="00EC49B6">
        <w:rPr>
          <w:sz w:val="28"/>
          <w:szCs w:val="28"/>
        </w:rPr>
        <w:drawing>
          <wp:anchor distT="0" distB="0" distL="114300" distR="114300" simplePos="0" relativeHeight="251531776" behindDoc="1" locked="0" layoutInCell="1" allowOverlap="1" wp14:anchorId="5B9C8BA9" wp14:editId="7BC6AC56">
            <wp:simplePos x="0" y="0"/>
            <wp:positionH relativeFrom="column">
              <wp:posOffset>-4445</wp:posOffset>
            </wp:positionH>
            <wp:positionV relativeFrom="paragraph">
              <wp:posOffset>208178</wp:posOffset>
            </wp:positionV>
            <wp:extent cx="6209030" cy="8782050"/>
            <wp:effectExtent l="0" t="0" r="1270" b="0"/>
            <wp:wrapNone/>
            <wp:docPr id="23" name="Рисунок 23" descr="D:\2021\Урайнефтегаз\01-2464 Трубопроводы Красноленинского месторождения. Реконструкция\дпт\Ханты-Мансийский р-он\Отчёт_1_Страница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1\Урайнефтегаз\01-2464 Трубопроводы Красноленинского месторождения. Реконструкция\дпт\Ханты-Мансийский р-он\Отчёт_1_Страница_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03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AB7" w:rsidRPr="00EC49B6">
        <w:rPr>
          <w:sz w:val="28"/>
          <w:szCs w:val="28"/>
        </w:rPr>
        <w:br w:type="page"/>
      </w:r>
    </w:p>
    <w:p w14:paraId="3D964152" w14:textId="77777777" w:rsidR="00796AB7" w:rsidRPr="00EC49B6" w:rsidRDefault="002D1B0B" w:rsidP="00EC49B6">
      <w:pPr>
        <w:rPr>
          <w:sz w:val="28"/>
          <w:szCs w:val="28"/>
        </w:rPr>
      </w:pPr>
      <w:r w:rsidRPr="00EC49B6">
        <w:rPr>
          <w:noProof/>
          <w:sz w:val="28"/>
          <w:szCs w:val="28"/>
        </w:rPr>
        <w:lastRenderedPageBreak/>
        <w:drawing>
          <wp:anchor distT="0" distB="0" distL="114300" distR="114300" simplePos="0" relativeHeight="251540992" behindDoc="1" locked="0" layoutInCell="1" allowOverlap="1" wp14:anchorId="5C96D883" wp14:editId="21FD0CE8">
            <wp:simplePos x="0" y="0"/>
            <wp:positionH relativeFrom="column">
              <wp:posOffset>-4948</wp:posOffset>
            </wp:positionH>
            <wp:positionV relativeFrom="paragraph">
              <wp:posOffset>-1666</wp:posOffset>
            </wp:positionV>
            <wp:extent cx="6209030" cy="8782184"/>
            <wp:effectExtent l="0" t="0" r="1270" b="0"/>
            <wp:wrapNone/>
            <wp:docPr id="24" name="Рисунок 24" descr="D:\2021\Урайнефтегаз\01-2464 Трубопроводы Красноленинского месторождения. Реконструкция\дпт\Ханты-Мансийский р-он\Отчёт_1_Страница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21\Урайнефтегаз\01-2464 Трубопроводы Красноленинского месторождения. Реконструкция\дпт\Ханты-Мансийский р-он\Отчёт_1_Страница_0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030" cy="8782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AB7" w:rsidRPr="00EC49B6">
        <w:rPr>
          <w:sz w:val="28"/>
          <w:szCs w:val="28"/>
        </w:rPr>
        <w:br w:type="page"/>
      </w:r>
    </w:p>
    <w:p w14:paraId="362C6BF5" w14:textId="151B9840" w:rsidR="00063477" w:rsidRPr="00EC49B6" w:rsidRDefault="00063477" w:rsidP="00EC49B6">
      <w:pPr>
        <w:pStyle w:val="12"/>
        <w:jc w:val="right"/>
        <w:rPr>
          <w:b w:val="0"/>
          <w:bCs w:val="0"/>
          <w:szCs w:val="28"/>
        </w:rPr>
      </w:pPr>
      <w:bookmarkStart w:id="5" w:name="_Toc100310806"/>
      <w:r w:rsidRPr="00EC49B6">
        <w:rPr>
          <w:b w:val="0"/>
          <w:bCs w:val="0"/>
          <w:szCs w:val="28"/>
        </w:rPr>
        <w:lastRenderedPageBreak/>
        <w:t xml:space="preserve">Приложение </w:t>
      </w:r>
      <w:r w:rsidRPr="00EC49B6">
        <w:rPr>
          <w:b w:val="0"/>
          <w:bCs w:val="0"/>
          <w:szCs w:val="28"/>
        </w:rPr>
        <w:t>2</w:t>
      </w:r>
    </w:p>
    <w:p w14:paraId="61365398" w14:textId="77777777" w:rsidR="00063477" w:rsidRPr="00EC49B6" w:rsidRDefault="00063477" w:rsidP="00EC49B6">
      <w:pPr>
        <w:pStyle w:val="12"/>
        <w:jc w:val="right"/>
        <w:rPr>
          <w:b w:val="0"/>
          <w:bCs w:val="0"/>
          <w:szCs w:val="28"/>
        </w:rPr>
      </w:pPr>
      <w:r w:rsidRPr="00EC49B6">
        <w:rPr>
          <w:b w:val="0"/>
          <w:bCs w:val="0"/>
          <w:szCs w:val="28"/>
        </w:rPr>
        <w:drawing>
          <wp:anchor distT="0" distB="0" distL="114300" distR="114300" simplePos="0" relativeHeight="251809280" behindDoc="1" locked="0" layoutInCell="1" allowOverlap="1" wp14:anchorId="1E9AE4B1" wp14:editId="37440E60">
            <wp:simplePos x="0" y="0"/>
            <wp:positionH relativeFrom="column">
              <wp:posOffset>6880860</wp:posOffset>
            </wp:positionH>
            <wp:positionV relativeFrom="paragraph">
              <wp:posOffset>-15674340</wp:posOffset>
            </wp:positionV>
            <wp:extent cx="7243445" cy="1025715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хема расположения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3445" cy="1025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49B6">
        <w:rPr>
          <w:b w:val="0"/>
          <w:bCs w:val="0"/>
          <w:szCs w:val="28"/>
        </w:rPr>
        <w:t>к приказу Департамента строительства, архитектуры и ЖКХ администрации Ханты-Мансийского района</w:t>
      </w:r>
    </w:p>
    <w:p w14:paraId="7C31D3E5" w14:textId="77777777" w:rsidR="00063477" w:rsidRPr="00EC49B6" w:rsidRDefault="00063477" w:rsidP="00EC49B6">
      <w:pPr>
        <w:pStyle w:val="12"/>
        <w:jc w:val="right"/>
        <w:rPr>
          <w:b w:val="0"/>
          <w:bCs w:val="0"/>
          <w:szCs w:val="28"/>
        </w:rPr>
      </w:pPr>
      <w:r w:rsidRPr="00EC49B6">
        <w:rPr>
          <w:b w:val="0"/>
          <w:bCs w:val="0"/>
          <w:szCs w:val="28"/>
        </w:rPr>
        <w:t>от 12.05.2022 года №106-н</w:t>
      </w:r>
    </w:p>
    <w:p w14:paraId="3847DB90" w14:textId="77777777" w:rsidR="00063477" w:rsidRPr="00EC49B6" w:rsidRDefault="00063477" w:rsidP="00EC49B6">
      <w:pPr>
        <w:pStyle w:val="12"/>
        <w:rPr>
          <w:b w:val="0"/>
          <w:bCs w:val="0"/>
          <w:szCs w:val="28"/>
        </w:rPr>
      </w:pPr>
    </w:p>
    <w:p w14:paraId="4854B218" w14:textId="75361EC8" w:rsidR="00164624" w:rsidRPr="00EC49B6" w:rsidRDefault="008E4A44" w:rsidP="00EC49B6">
      <w:pPr>
        <w:pStyle w:val="12"/>
        <w:rPr>
          <w:b w:val="0"/>
          <w:bCs w:val="0"/>
          <w:szCs w:val="28"/>
        </w:rPr>
      </w:pPr>
      <w:r w:rsidRPr="00EC49B6">
        <w:rPr>
          <w:b w:val="0"/>
          <w:bCs w:val="0"/>
          <w:szCs w:val="28"/>
        </w:rPr>
        <w:t>Положение о размещении линейных объектов</w:t>
      </w:r>
      <w:bookmarkEnd w:id="5"/>
    </w:p>
    <w:p w14:paraId="74410B3F" w14:textId="77777777" w:rsidR="008E4A44" w:rsidRPr="00EC49B6" w:rsidRDefault="008E4A44" w:rsidP="00EC49B6">
      <w:pPr>
        <w:pStyle w:val="21"/>
        <w:numPr>
          <w:ilvl w:val="0"/>
          <w:numId w:val="0"/>
        </w:numPr>
        <w:ind w:firstLine="709"/>
        <w:jc w:val="both"/>
        <w:rPr>
          <w:b w:val="0"/>
          <w:sz w:val="28"/>
          <w:szCs w:val="28"/>
        </w:rPr>
      </w:pPr>
      <w:bookmarkStart w:id="6" w:name="_Toc100310807"/>
      <w:r w:rsidRPr="00EC49B6">
        <w:rPr>
          <w:b w:val="0"/>
          <w:sz w:val="28"/>
          <w:szCs w:val="28"/>
        </w:rPr>
        <w:t xml:space="preserve">Наименование, </w:t>
      </w:r>
      <w:r w:rsidR="00CA78D8" w:rsidRPr="00EC49B6">
        <w:rPr>
          <w:b w:val="0"/>
          <w:sz w:val="28"/>
          <w:szCs w:val="28"/>
        </w:rPr>
        <w:t>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а так же линейных объектов, подлежащих реконструкции в связи с изменением их местоположения</w:t>
      </w:r>
      <w:bookmarkEnd w:id="6"/>
    </w:p>
    <w:p w14:paraId="7E59697E" w14:textId="77777777" w:rsidR="00BF3C93" w:rsidRPr="00EC49B6" w:rsidRDefault="00BF3C9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В проектной документации «Трубопроводы </w:t>
      </w:r>
      <w:proofErr w:type="spellStart"/>
      <w:r w:rsidRPr="00EC49B6">
        <w:rPr>
          <w:sz w:val="28"/>
          <w:szCs w:val="28"/>
        </w:rPr>
        <w:t>Красноленинского</w:t>
      </w:r>
      <w:proofErr w:type="spellEnd"/>
      <w:r w:rsidRPr="00EC49B6">
        <w:rPr>
          <w:sz w:val="28"/>
          <w:szCs w:val="28"/>
        </w:rPr>
        <w:t xml:space="preserve"> месторождения». Реконструкция, предусматривается реконструкция:</w:t>
      </w:r>
    </w:p>
    <w:p w14:paraId="4730FF7C" w14:textId="77777777" w:rsidR="00BF3C93" w:rsidRPr="00EC49B6" w:rsidRDefault="00BF3C9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- нефтегазосборных трубопроводов, предназначенных для транспорта продукции скважин на ДНС;</w:t>
      </w:r>
    </w:p>
    <w:p w14:paraId="3DC60380" w14:textId="77777777" w:rsidR="00BF3C93" w:rsidRPr="00EC49B6" w:rsidRDefault="00BF3C9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- высоконапорных водоводов, предназначенных для транспорта воды в систему поддержания пластового давления и увеличения отдачи продукции, методом закачки воды с БКНС в нагнетательные скважины.</w:t>
      </w:r>
    </w:p>
    <w:p w14:paraId="70811BF7" w14:textId="77777777" w:rsidR="00B06DC4" w:rsidRPr="00EC49B6" w:rsidRDefault="00B06DC4" w:rsidP="00EC49B6">
      <w:pPr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14:paraId="241AC419" w14:textId="77777777" w:rsidR="009F78ED" w:rsidRPr="00EC49B6" w:rsidRDefault="003C733D" w:rsidP="00EC49B6">
      <w:pPr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  <w:r w:rsidRPr="00EC49B6">
        <w:rPr>
          <w:sz w:val="28"/>
          <w:szCs w:val="28"/>
        </w:rPr>
        <w:t>Технико-экономические показатели проектируе</w:t>
      </w:r>
      <w:r w:rsidR="00A01746" w:rsidRPr="00EC49B6">
        <w:rPr>
          <w:sz w:val="28"/>
          <w:szCs w:val="28"/>
        </w:rPr>
        <w:t>мого объекта приведены в таблицах</w:t>
      </w:r>
      <w:r w:rsidRPr="00EC49B6">
        <w:rPr>
          <w:sz w:val="28"/>
          <w:szCs w:val="28"/>
        </w:rP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84"/>
        <w:gridCol w:w="916"/>
        <w:gridCol w:w="1231"/>
        <w:gridCol w:w="1258"/>
        <w:gridCol w:w="1205"/>
      </w:tblGrid>
      <w:tr w:rsidR="00BF3C93" w:rsidRPr="00EC49B6" w14:paraId="1BB626F0" w14:textId="77777777" w:rsidTr="007E4533">
        <w:trPr>
          <w:tblHeader/>
        </w:trPr>
        <w:tc>
          <w:tcPr>
            <w:tcW w:w="2955" w:type="pct"/>
            <w:vAlign w:val="center"/>
          </w:tcPr>
          <w:p w14:paraId="31E1C62E" w14:textId="77777777" w:rsidR="00BF3C93" w:rsidRPr="00EC49B6" w:rsidRDefault="00BF3C93" w:rsidP="00EC49B6">
            <w:pPr>
              <w:pStyle w:val="140"/>
              <w:spacing w:line="240" w:lineRule="auto"/>
              <w:ind w:left="-57" w:right="-57" w:firstLine="0"/>
              <w:jc w:val="center"/>
              <w:rPr>
                <w:szCs w:val="28"/>
              </w:rPr>
            </w:pPr>
            <w:r w:rsidRPr="00EC49B6">
              <w:rPr>
                <w:szCs w:val="28"/>
              </w:rPr>
              <w:t>Наименование трубопровода</w:t>
            </w:r>
          </w:p>
        </w:tc>
        <w:tc>
          <w:tcPr>
            <w:tcW w:w="408" w:type="pct"/>
            <w:vAlign w:val="center"/>
          </w:tcPr>
          <w:p w14:paraId="3D7C970C" w14:textId="77777777" w:rsidR="00BF3C93" w:rsidRPr="00EC49B6" w:rsidRDefault="00BF3C93" w:rsidP="00EC49B6">
            <w:pPr>
              <w:pStyle w:val="140"/>
              <w:spacing w:line="240" w:lineRule="auto"/>
              <w:ind w:left="-57" w:right="-57" w:firstLine="0"/>
              <w:jc w:val="center"/>
              <w:rPr>
                <w:spacing w:val="-6"/>
                <w:szCs w:val="28"/>
              </w:rPr>
            </w:pPr>
            <w:proofErr w:type="spellStart"/>
            <w:r w:rsidRPr="00EC49B6">
              <w:rPr>
                <w:spacing w:val="-6"/>
                <w:szCs w:val="28"/>
              </w:rPr>
              <w:t>ØхS</w:t>
            </w:r>
            <w:proofErr w:type="spellEnd"/>
            <w:r w:rsidRPr="00EC49B6">
              <w:rPr>
                <w:spacing w:val="-6"/>
                <w:szCs w:val="28"/>
              </w:rPr>
              <w:t>, мм</w:t>
            </w:r>
          </w:p>
        </w:tc>
        <w:tc>
          <w:tcPr>
            <w:tcW w:w="523" w:type="pct"/>
            <w:vAlign w:val="center"/>
          </w:tcPr>
          <w:p w14:paraId="6FBB7402" w14:textId="77777777" w:rsidR="00BF3C93" w:rsidRPr="00EC49B6" w:rsidRDefault="00BF3C93" w:rsidP="00EC49B6">
            <w:pPr>
              <w:pStyle w:val="140"/>
              <w:spacing w:line="240" w:lineRule="auto"/>
              <w:ind w:left="-92" w:right="-134" w:firstLine="0"/>
              <w:jc w:val="center"/>
              <w:rPr>
                <w:spacing w:val="-6"/>
                <w:szCs w:val="28"/>
              </w:rPr>
            </w:pPr>
            <w:r w:rsidRPr="00EC49B6">
              <w:rPr>
                <w:spacing w:val="-6"/>
                <w:szCs w:val="28"/>
              </w:rPr>
              <w:t>Протяжен-</w:t>
            </w:r>
          </w:p>
          <w:p w14:paraId="055E69F7" w14:textId="77777777" w:rsidR="00BF3C93" w:rsidRPr="00EC49B6" w:rsidRDefault="00BF3C93" w:rsidP="00EC49B6">
            <w:pPr>
              <w:pStyle w:val="140"/>
              <w:spacing w:line="240" w:lineRule="auto"/>
              <w:ind w:left="-92" w:right="-134" w:firstLine="0"/>
              <w:jc w:val="center"/>
              <w:rPr>
                <w:spacing w:val="-6"/>
                <w:szCs w:val="28"/>
              </w:rPr>
            </w:pPr>
            <w:proofErr w:type="spellStart"/>
            <w:r w:rsidRPr="00EC49B6">
              <w:rPr>
                <w:spacing w:val="-6"/>
                <w:szCs w:val="28"/>
              </w:rPr>
              <w:t>ность</w:t>
            </w:r>
            <w:proofErr w:type="spellEnd"/>
            <w:r w:rsidRPr="00EC49B6">
              <w:rPr>
                <w:spacing w:val="-6"/>
                <w:szCs w:val="28"/>
              </w:rPr>
              <w:t>,</w:t>
            </w:r>
          </w:p>
          <w:p w14:paraId="1213D850" w14:textId="77777777" w:rsidR="00BF3C93" w:rsidRPr="00EC49B6" w:rsidRDefault="00BF3C93" w:rsidP="00EC49B6">
            <w:pPr>
              <w:pStyle w:val="140"/>
              <w:spacing w:line="240" w:lineRule="auto"/>
              <w:ind w:left="-92" w:right="-134" w:firstLine="0"/>
              <w:jc w:val="center"/>
              <w:rPr>
                <w:spacing w:val="-6"/>
                <w:szCs w:val="28"/>
              </w:rPr>
            </w:pPr>
            <w:r w:rsidRPr="00EC49B6">
              <w:rPr>
                <w:spacing w:val="-6"/>
                <w:szCs w:val="28"/>
              </w:rPr>
              <w:t>м</w:t>
            </w:r>
          </w:p>
        </w:tc>
        <w:tc>
          <w:tcPr>
            <w:tcW w:w="591" w:type="pct"/>
            <w:vAlign w:val="center"/>
          </w:tcPr>
          <w:p w14:paraId="1E5E35A7" w14:textId="77777777" w:rsidR="00BF3C93" w:rsidRPr="00EC49B6" w:rsidRDefault="00BF3C93" w:rsidP="00EC49B6">
            <w:pPr>
              <w:pStyle w:val="140"/>
              <w:spacing w:line="240" w:lineRule="auto"/>
              <w:ind w:left="-92" w:right="-134" w:firstLine="0"/>
              <w:jc w:val="center"/>
              <w:rPr>
                <w:rFonts w:eastAsia="Calibri"/>
                <w:szCs w:val="28"/>
                <w:lang w:eastAsia="en-US"/>
              </w:rPr>
            </w:pPr>
            <w:r w:rsidRPr="00EC49B6">
              <w:rPr>
                <w:rFonts w:eastAsia="Calibri"/>
                <w:szCs w:val="28"/>
                <w:lang w:eastAsia="en-US"/>
              </w:rPr>
              <w:t>Проектная мощность,</w:t>
            </w:r>
          </w:p>
          <w:p w14:paraId="1F3D112D" w14:textId="77777777" w:rsidR="00BF3C93" w:rsidRPr="00EC49B6" w:rsidRDefault="00BF3C93" w:rsidP="00EC49B6">
            <w:pPr>
              <w:pStyle w:val="140"/>
              <w:spacing w:line="240" w:lineRule="auto"/>
              <w:ind w:left="-92" w:right="-134" w:firstLine="0"/>
              <w:jc w:val="center"/>
              <w:rPr>
                <w:spacing w:val="-6"/>
                <w:szCs w:val="28"/>
              </w:rPr>
            </w:pPr>
            <w:r w:rsidRPr="00EC49B6">
              <w:rPr>
                <w:rFonts w:eastAsia="Calibri"/>
                <w:szCs w:val="28"/>
                <w:lang w:eastAsia="en-US"/>
              </w:rPr>
              <w:t>м³/</w:t>
            </w:r>
            <w:proofErr w:type="spellStart"/>
            <w:r w:rsidRPr="00EC49B6">
              <w:rPr>
                <w:rFonts w:eastAsia="Calibri"/>
                <w:szCs w:val="28"/>
                <w:lang w:eastAsia="en-US"/>
              </w:rPr>
              <w:t>сут</w:t>
            </w:r>
            <w:proofErr w:type="spellEnd"/>
          </w:p>
        </w:tc>
        <w:tc>
          <w:tcPr>
            <w:tcW w:w="523" w:type="pct"/>
            <w:vAlign w:val="center"/>
          </w:tcPr>
          <w:p w14:paraId="04C8A618" w14:textId="77777777" w:rsidR="00BF3C93" w:rsidRPr="00EC49B6" w:rsidRDefault="00BF3C93" w:rsidP="00EC49B6">
            <w:pPr>
              <w:pStyle w:val="140"/>
              <w:spacing w:line="240" w:lineRule="auto"/>
              <w:ind w:left="-57" w:right="-57" w:firstLine="0"/>
              <w:jc w:val="center"/>
              <w:rPr>
                <w:spacing w:val="-6"/>
                <w:szCs w:val="28"/>
              </w:rPr>
            </w:pPr>
            <w:r w:rsidRPr="00EC49B6">
              <w:rPr>
                <w:spacing w:val="-6"/>
                <w:szCs w:val="28"/>
              </w:rPr>
              <w:t>Рабочее давление,</w:t>
            </w:r>
          </w:p>
          <w:p w14:paraId="2098A9C8" w14:textId="77777777" w:rsidR="00BF3C93" w:rsidRPr="00EC49B6" w:rsidRDefault="00BF3C93" w:rsidP="00EC49B6">
            <w:pPr>
              <w:pStyle w:val="140"/>
              <w:spacing w:line="240" w:lineRule="auto"/>
              <w:ind w:left="-57" w:right="-57" w:hanging="25"/>
              <w:jc w:val="center"/>
              <w:rPr>
                <w:spacing w:val="-6"/>
                <w:szCs w:val="28"/>
              </w:rPr>
            </w:pPr>
            <w:r w:rsidRPr="00EC49B6">
              <w:rPr>
                <w:spacing w:val="-6"/>
                <w:szCs w:val="28"/>
              </w:rPr>
              <w:t>МПа</w:t>
            </w:r>
          </w:p>
        </w:tc>
      </w:tr>
      <w:tr w:rsidR="00BF3C93" w:rsidRPr="00EC49B6" w14:paraId="4ED678C0" w14:textId="77777777" w:rsidTr="002F4B95">
        <w:tc>
          <w:tcPr>
            <w:tcW w:w="5000" w:type="pct"/>
            <w:gridSpan w:val="5"/>
            <w:vAlign w:val="center"/>
          </w:tcPr>
          <w:p w14:paraId="36009164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  <w:r w:rsidRPr="00EC49B6">
              <w:rPr>
                <w:szCs w:val="28"/>
              </w:rPr>
              <w:t>Нефтегазосборные трубопроводы</w:t>
            </w:r>
          </w:p>
        </w:tc>
      </w:tr>
      <w:tr w:rsidR="001F5D95" w:rsidRPr="00EC49B6" w14:paraId="2CB1DBDE" w14:textId="77777777" w:rsidTr="007E4533">
        <w:tc>
          <w:tcPr>
            <w:tcW w:w="2955" w:type="pct"/>
            <w:vAlign w:val="center"/>
          </w:tcPr>
          <w:p w14:paraId="14E34C46" w14:textId="77777777" w:rsidR="001F5D95" w:rsidRPr="00EC49B6" w:rsidRDefault="001F5D95" w:rsidP="00EC49B6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 xml:space="preserve">Нефтесборные сети от Р-555 до </w:t>
            </w:r>
            <w:proofErr w:type="spellStart"/>
            <w:r w:rsidRPr="00EC49B6">
              <w:rPr>
                <w:color w:val="000000"/>
                <w:sz w:val="28"/>
                <w:szCs w:val="28"/>
              </w:rPr>
              <w:t>т.вр</w:t>
            </w:r>
            <w:proofErr w:type="spellEnd"/>
            <w:r w:rsidRPr="00EC49B6">
              <w:rPr>
                <w:color w:val="000000"/>
                <w:sz w:val="28"/>
                <w:szCs w:val="28"/>
              </w:rPr>
              <w:t xml:space="preserve">., </w:t>
            </w:r>
            <w:proofErr w:type="spellStart"/>
            <w:r w:rsidRPr="00EC49B6">
              <w:rPr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color w:val="000000"/>
                <w:sz w:val="28"/>
                <w:szCs w:val="28"/>
              </w:rPr>
              <w:t>№ ХМ_ХХ-01698 (Скв.555Р - УЗ-2)</w:t>
            </w:r>
          </w:p>
        </w:tc>
        <w:tc>
          <w:tcPr>
            <w:tcW w:w="408" w:type="pct"/>
            <w:vAlign w:val="center"/>
          </w:tcPr>
          <w:p w14:paraId="6EF1C9D5" w14:textId="77777777" w:rsidR="001F5D95" w:rsidRPr="00EC49B6" w:rsidRDefault="001F5D95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89х5</w:t>
            </w:r>
          </w:p>
        </w:tc>
        <w:tc>
          <w:tcPr>
            <w:tcW w:w="523" w:type="pct"/>
            <w:vAlign w:val="center"/>
          </w:tcPr>
          <w:p w14:paraId="4CD8D741" w14:textId="77777777" w:rsidR="001F5D95" w:rsidRPr="00EC49B6" w:rsidRDefault="001F5D95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  <w:r w:rsidRPr="00EC49B6">
              <w:rPr>
                <w:szCs w:val="28"/>
              </w:rPr>
              <w:t>38,4</w:t>
            </w:r>
          </w:p>
        </w:tc>
        <w:tc>
          <w:tcPr>
            <w:tcW w:w="591" w:type="pct"/>
            <w:vAlign w:val="center"/>
          </w:tcPr>
          <w:p w14:paraId="35C6C197" w14:textId="77777777" w:rsidR="001F5D95" w:rsidRPr="00EC49B6" w:rsidRDefault="001F5D95" w:rsidP="00EC49B6">
            <w:pPr>
              <w:pStyle w:val="140"/>
              <w:spacing w:line="240" w:lineRule="auto"/>
              <w:ind w:firstLine="0"/>
              <w:jc w:val="center"/>
              <w:rPr>
                <w:rFonts w:eastAsia="Calibri"/>
                <w:szCs w:val="28"/>
                <w:lang w:eastAsia="en-US"/>
              </w:rPr>
            </w:pPr>
            <w:r w:rsidRPr="00EC49B6">
              <w:rPr>
                <w:rFonts w:eastAsia="Calibri"/>
                <w:szCs w:val="28"/>
                <w:lang w:eastAsia="en-US"/>
              </w:rPr>
              <w:t>12,0</w:t>
            </w:r>
          </w:p>
        </w:tc>
        <w:tc>
          <w:tcPr>
            <w:tcW w:w="523" w:type="pct"/>
            <w:vMerge w:val="restart"/>
            <w:vAlign w:val="center"/>
          </w:tcPr>
          <w:p w14:paraId="24FD83B1" w14:textId="77777777" w:rsidR="001F5D95" w:rsidRPr="00EC49B6" w:rsidRDefault="001F5D95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  <w:r w:rsidRPr="00EC49B6">
              <w:rPr>
                <w:szCs w:val="28"/>
              </w:rPr>
              <w:t>4,0</w:t>
            </w:r>
          </w:p>
        </w:tc>
      </w:tr>
      <w:tr w:rsidR="001F5D95" w:rsidRPr="00EC49B6" w14:paraId="36371269" w14:textId="77777777" w:rsidTr="007E4533">
        <w:tc>
          <w:tcPr>
            <w:tcW w:w="2955" w:type="pct"/>
            <w:vAlign w:val="center"/>
          </w:tcPr>
          <w:p w14:paraId="3E4CA0D3" w14:textId="77777777" w:rsidR="001F5D95" w:rsidRPr="00EC49B6" w:rsidRDefault="001F5D95" w:rsidP="00EC49B6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Нефтепроводные сети от К-555 до К-22, инв.№ ХМ_ХХ-01687, (УЗ-2 - УЗ-1)</w:t>
            </w:r>
          </w:p>
        </w:tc>
        <w:tc>
          <w:tcPr>
            <w:tcW w:w="408" w:type="pct"/>
            <w:vAlign w:val="center"/>
          </w:tcPr>
          <w:p w14:paraId="1CC29BF1" w14:textId="77777777" w:rsidR="001F5D95" w:rsidRPr="00EC49B6" w:rsidRDefault="001F5D95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159х6</w:t>
            </w:r>
          </w:p>
        </w:tc>
        <w:tc>
          <w:tcPr>
            <w:tcW w:w="523" w:type="pct"/>
            <w:vAlign w:val="center"/>
          </w:tcPr>
          <w:p w14:paraId="70E5257E" w14:textId="77777777" w:rsidR="001F5D95" w:rsidRPr="00EC49B6" w:rsidRDefault="001F5D95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  <w:r w:rsidRPr="00EC49B6">
              <w:rPr>
                <w:szCs w:val="28"/>
              </w:rPr>
              <w:t>2012,1</w:t>
            </w:r>
          </w:p>
        </w:tc>
        <w:tc>
          <w:tcPr>
            <w:tcW w:w="591" w:type="pct"/>
            <w:vAlign w:val="center"/>
          </w:tcPr>
          <w:p w14:paraId="21DC54C7" w14:textId="77777777" w:rsidR="001F5D95" w:rsidRPr="00EC49B6" w:rsidRDefault="001F5D95" w:rsidP="00EC49B6">
            <w:pPr>
              <w:pStyle w:val="140"/>
              <w:spacing w:line="240" w:lineRule="auto"/>
              <w:ind w:firstLine="0"/>
              <w:jc w:val="center"/>
              <w:rPr>
                <w:rFonts w:eastAsia="Calibri"/>
                <w:szCs w:val="28"/>
                <w:lang w:eastAsia="en-US"/>
              </w:rPr>
            </w:pPr>
            <w:r w:rsidRPr="00EC49B6">
              <w:rPr>
                <w:rFonts w:eastAsia="Calibri"/>
                <w:szCs w:val="28"/>
                <w:lang w:eastAsia="en-US"/>
              </w:rPr>
              <w:t>790,0</w:t>
            </w:r>
          </w:p>
        </w:tc>
        <w:tc>
          <w:tcPr>
            <w:tcW w:w="523" w:type="pct"/>
            <w:vMerge/>
            <w:vAlign w:val="center"/>
          </w:tcPr>
          <w:p w14:paraId="1CAD0F77" w14:textId="77777777" w:rsidR="001F5D95" w:rsidRPr="00EC49B6" w:rsidRDefault="001F5D95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</w:p>
        </w:tc>
      </w:tr>
      <w:tr w:rsidR="00BF3C93" w:rsidRPr="00EC49B6" w14:paraId="593723DB" w14:textId="77777777" w:rsidTr="002F4B95">
        <w:tc>
          <w:tcPr>
            <w:tcW w:w="5000" w:type="pct"/>
            <w:gridSpan w:val="5"/>
            <w:vAlign w:val="center"/>
          </w:tcPr>
          <w:p w14:paraId="79CA193D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  <w:r w:rsidRPr="00EC49B6">
              <w:rPr>
                <w:szCs w:val="28"/>
              </w:rPr>
              <w:t>Высоконапорные водоводы</w:t>
            </w:r>
          </w:p>
        </w:tc>
      </w:tr>
      <w:tr w:rsidR="00BF3C93" w:rsidRPr="00EC49B6" w14:paraId="2DE0C600" w14:textId="77777777" w:rsidTr="007E4533">
        <w:tc>
          <w:tcPr>
            <w:tcW w:w="2955" w:type="pct"/>
            <w:vAlign w:val="center"/>
          </w:tcPr>
          <w:p w14:paraId="33677B93" w14:textId="77777777" w:rsidR="00BF3C93" w:rsidRPr="00EC49B6" w:rsidRDefault="00BF3C93" w:rsidP="00EC49B6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В/водовод от точки врезки до К-44, инв.№ 24044863, (</w:t>
            </w:r>
            <w:proofErr w:type="spellStart"/>
            <w:r w:rsidRPr="00EC49B6">
              <w:rPr>
                <w:color w:val="000000"/>
                <w:sz w:val="28"/>
                <w:szCs w:val="28"/>
              </w:rPr>
              <w:t>т.</w:t>
            </w:r>
            <w:proofErr w:type="gramStart"/>
            <w:r w:rsidRPr="00EC49B6">
              <w:rPr>
                <w:color w:val="000000"/>
                <w:sz w:val="28"/>
                <w:szCs w:val="28"/>
              </w:rPr>
              <w:t>вр</w:t>
            </w:r>
            <w:proofErr w:type="spellEnd"/>
            <w:r w:rsidRPr="00EC49B6">
              <w:rPr>
                <w:color w:val="000000"/>
                <w:sz w:val="28"/>
                <w:szCs w:val="28"/>
              </w:rPr>
              <w:t>.-</w:t>
            </w:r>
            <w:proofErr w:type="gramEnd"/>
            <w:r w:rsidRPr="00EC49B6">
              <w:rPr>
                <w:color w:val="000000"/>
                <w:sz w:val="28"/>
                <w:szCs w:val="28"/>
              </w:rPr>
              <w:t xml:space="preserve"> К-44)</w:t>
            </w:r>
          </w:p>
        </w:tc>
        <w:tc>
          <w:tcPr>
            <w:tcW w:w="408" w:type="pct"/>
            <w:vAlign w:val="center"/>
          </w:tcPr>
          <w:p w14:paraId="23FC8946" w14:textId="77777777" w:rsidR="00BF3C93" w:rsidRPr="00EC49B6" w:rsidRDefault="00BF3C93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89х10</w:t>
            </w:r>
          </w:p>
        </w:tc>
        <w:tc>
          <w:tcPr>
            <w:tcW w:w="523" w:type="pct"/>
            <w:vAlign w:val="center"/>
          </w:tcPr>
          <w:p w14:paraId="2A2B1839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  <w:r w:rsidRPr="00EC49B6">
              <w:rPr>
                <w:szCs w:val="28"/>
              </w:rPr>
              <w:t>118,6</w:t>
            </w:r>
          </w:p>
        </w:tc>
        <w:tc>
          <w:tcPr>
            <w:tcW w:w="591" w:type="pct"/>
            <w:vAlign w:val="center"/>
          </w:tcPr>
          <w:p w14:paraId="524D1BB9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rFonts w:eastAsia="Calibri"/>
                <w:szCs w:val="28"/>
                <w:lang w:eastAsia="en-US"/>
              </w:rPr>
            </w:pPr>
            <w:r w:rsidRPr="00EC49B6">
              <w:rPr>
                <w:rFonts w:eastAsia="Calibri"/>
                <w:szCs w:val="28"/>
                <w:lang w:eastAsia="en-US"/>
              </w:rPr>
              <w:t>136,5</w:t>
            </w:r>
          </w:p>
        </w:tc>
        <w:tc>
          <w:tcPr>
            <w:tcW w:w="523" w:type="pct"/>
            <w:vMerge w:val="restart"/>
            <w:vAlign w:val="center"/>
          </w:tcPr>
          <w:p w14:paraId="732D59F3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  <w:lang w:val="en-US"/>
              </w:rPr>
            </w:pPr>
            <w:r w:rsidRPr="00EC49B6">
              <w:rPr>
                <w:szCs w:val="28"/>
                <w:lang w:val="en-US"/>
              </w:rPr>
              <w:t>21</w:t>
            </w:r>
            <w:r w:rsidRPr="00EC49B6">
              <w:rPr>
                <w:szCs w:val="28"/>
              </w:rPr>
              <w:t>,</w:t>
            </w:r>
            <w:r w:rsidRPr="00EC49B6">
              <w:rPr>
                <w:szCs w:val="28"/>
                <w:lang w:val="en-US"/>
              </w:rPr>
              <w:t>8</w:t>
            </w:r>
          </w:p>
        </w:tc>
      </w:tr>
      <w:tr w:rsidR="00BF3C93" w:rsidRPr="00EC49B6" w14:paraId="261A7E96" w14:textId="77777777" w:rsidTr="007E4533">
        <w:tc>
          <w:tcPr>
            <w:tcW w:w="2955" w:type="pct"/>
            <w:vAlign w:val="center"/>
          </w:tcPr>
          <w:p w14:paraId="2318B842" w14:textId="77777777" w:rsidR="00BF3C93" w:rsidRPr="00EC49B6" w:rsidRDefault="00BF3C93" w:rsidP="00EC49B6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 xml:space="preserve">В/водовод от </w:t>
            </w:r>
            <w:proofErr w:type="spellStart"/>
            <w:r w:rsidRPr="00EC49B6">
              <w:rPr>
                <w:color w:val="000000"/>
                <w:sz w:val="28"/>
                <w:szCs w:val="28"/>
              </w:rPr>
              <w:t>т.</w:t>
            </w:r>
            <w:proofErr w:type="gramStart"/>
            <w:r w:rsidRPr="00EC49B6">
              <w:rPr>
                <w:color w:val="000000"/>
                <w:sz w:val="28"/>
                <w:szCs w:val="28"/>
              </w:rPr>
              <w:t>вр.до</w:t>
            </w:r>
            <w:proofErr w:type="spellEnd"/>
            <w:proofErr w:type="gramEnd"/>
            <w:r w:rsidRPr="00EC49B6">
              <w:rPr>
                <w:color w:val="000000"/>
                <w:sz w:val="28"/>
                <w:szCs w:val="28"/>
              </w:rPr>
              <w:t xml:space="preserve"> К-55, инв.№24033568, (УП-11 - К-55)</w:t>
            </w:r>
          </w:p>
        </w:tc>
        <w:tc>
          <w:tcPr>
            <w:tcW w:w="408" w:type="pct"/>
            <w:vAlign w:val="center"/>
          </w:tcPr>
          <w:p w14:paraId="06616FAE" w14:textId="77777777" w:rsidR="00BF3C93" w:rsidRPr="00EC49B6" w:rsidRDefault="00BF3C93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89х10</w:t>
            </w:r>
          </w:p>
        </w:tc>
        <w:tc>
          <w:tcPr>
            <w:tcW w:w="523" w:type="pct"/>
            <w:vAlign w:val="center"/>
          </w:tcPr>
          <w:p w14:paraId="6306266C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  <w:r w:rsidRPr="00EC49B6">
              <w:rPr>
                <w:szCs w:val="28"/>
              </w:rPr>
              <w:t>519,0</w:t>
            </w:r>
          </w:p>
        </w:tc>
        <w:tc>
          <w:tcPr>
            <w:tcW w:w="591" w:type="pct"/>
            <w:vAlign w:val="center"/>
          </w:tcPr>
          <w:p w14:paraId="7DFCF09F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rFonts w:eastAsia="Calibri"/>
                <w:szCs w:val="28"/>
                <w:lang w:eastAsia="en-US"/>
              </w:rPr>
            </w:pPr>
            <w:r w:rsidRPr="00EC49B6">
              <w:rPr>
                <w:rFonts w:eastAsia="Calibri"/>
                <w:szCs w:val="28"/>
                <w:lang w:eastAsia="en-US"/>
              </w:rPr>
              <w:t>81,4</w:t>
            </w:r>
          </w:p>
        </w:tc>
        <w:tc>
          <w:tcPr>
            <w:tcW w:w="523" w:type="pct"/>
            <w:vMerge/>
            <w:vAlign w:val="center"/>
          </w:tcPr>
          <w:p w14:paraId="6BA7F979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</w:p>
        </w:tc>
      </w:tr>
      <w:tr w:rsidR="00BF3C93" w:rsidRPr="00EC49B6" w14:paraId="495A2B7E" w14:textId="77777777" w:rsidTr="007E4533">
        <w:tc>
          <w:tcPr>
            <w:tcW w:w="2955" w:type="pct"/>
            <w:vAlign w:val="center"/>
          </w:tcPr>
          <w:p w14:paraId="6176FC0F" w14:textId="77777777" w:rsidR="00BF3C93" w:rsidRPr="00EC49B6" w:rsidRDefault="00BF3C93" w:rsidP="00EC49B6">
            <w:pPr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color w:val="000000"/>
                <w:sz w:val="28"/>
                <w:szCs w:val="28"/>
              </w:rPr>
              <w:t>-К-9)</w:t>
            </w:r>
          </w:p>
        </w:tc>
        <w:tc>
          <w:tcPr>
            <w:tcW w:w="408" w:type="pct"/>
            <w:vAlign w:val="center"/>
          </w:tcPr>
          <w:p w14:paraId="2CB0B4CD" w14:textId="77777777" w:rsidR="00BF3C93" w:rsidRPr="00EC49B6" w:rsidRDefault="00BF3C93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89х10</w:t>
            </w:r>
          </w:p>
        </w:tc>
        <w:tc>
          <w:tcPr>
            <w:tcW w:w="523" w:type="pct"/>
            <w:vAlign w:val="center"/>
          </w:tcPr>
          <w:p w14:paraId="1214DECA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  <w:r w:rsidRPr="00EC49B6">
              <w:rPr>
                <w:szCs w:val="28"/>
              </w:rPr>
              <w:t>761,0</w:t>
            </w:r>
          </w:p>
        </w:tc>
        <w:tc>
          <w:tcPr>
            <w:tcW w:w="591" w:type="pct"/>
            <w:vAlign w:val="center"/>
          </w:tcPr>
          <w:p w14:paraId="45B39558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rFonts w:eastAsia="Calibri"/>
                <w:szCs w:val="28"/>
                <w:lang w:eastAsia="en-US"/>
              </w:rPr>
            </w:pPr>
            <w:r w:rsidRPr="00EC49B6">
              <w:rPr>
                <w:rFonts w:eastAsia="Calibri"/>
                <w:szCs w:val="28"/>
                <w:lang w:eastAsia="en-US"/>
              </w:rPr>
              <w:t>267,0</w:t>
            </w:r>
          </w:p>
        </w:tc>
        <w:tc>
          <w:tcPr>
            <w:tcW w:w="523" w:type="pct"/>
            <w:vMerge/>
            <w:vAlign w:val="center"/>
          </w:tcPr>
          <w:p w14:paraId="15752005" w14:textId="77777777" w:rsidR="00BF3C93" w:rsidRPr="00EC49B6" w:rsidRDefault="00BF3C93" w:rsidP="00EC49B6">
            <w:pPr>
              <w:pStyle w:val="140"/>
              <w:spacing w:line="240" w:lineRule="auto"/>
              <w:ind w:firstLine="0"/>
              <w:jc w:val="center"/>
              <w:rPr>
                <w:szCs w:val="28"/>
              </w:rPr>
            </w:pPr>
          </w:p>
        </w:tc>
      </w:tr>
    </w:tbl>
    <w:p w14:paraId="23436C26" w14:textId="77777777" w:rsidR="001F5D95" w:rsidRPr="00EC49B6" w:rsidRDefault="001F5D95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6C98AC71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Описание трасс:</w:t>
      </w:r>
    </w:p>
    <w:p w14:paraId="381C658F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- Нефтепровод от К-161 до </w:t>
      </w:r>
      <w:proofErr w:type="spellStart"/>
      <w:proofErr w:type="gramStart"/>
      <w:r w:rsidRPr="00EC49B6">
        <w:rPr>
          <w:sz w:val="28"/>
          <w:szCs w:val="28"/>
        </w:rPr>
        <w:t>т.вр</w:t>
      </w:r>
      <w:proofErr w:type="spellEnd"/>
      <w:proofErr w:type="gramEnd"/>
      <w:r w:rsidRPr="00EC49B6">
        <w:rPr>
          <w:sz w:val="28"/>
          <w:szCs w:val="28"/>
        </w:rPr>
        <w:t>, инв.№24045692 (К-161 - УЗ-31)</w:t>
      </w:r>
    </w:p>
    <w:p w14:paraId="3470F831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Данный трубопровод является нефтегазосборным трубопроводом.</w:t>
      </w:r>
    </w:p>
    <w:p w14:paraId="6CEE3016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Начало трассы (ПК0+00) – соответствует подключению к АГЗУ К-161 с установкой задвижки.</w:t>
      </w:r>
    </w:p>
    <w:p w14:paraId="08B7B65B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Конец трассы (ПК1+72,9 Узел 1) – подключение к сущ. узлу запорной арматуры.</w:t>
      </w:r>
    </w:p>
    <w:p w14:paraId="0ADB6600" w14:textId="77777777" w:rsidR="007C5A2F" w:rsidRPr="00EC49B6" w:rsidRDefault="007C5A2F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1DE4D688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lastRenderedPageBreak/>
        <w:t>- Нефтепровод от К-162 до т.</w:t>
      </w:r>
      <w:proofErr w:type="spellStart"/>
      <w:r w:rsidRPr="00EC49B6">
        <w:rPr>
          <w:sz w:val="28"/>
          <w:szCs w:val="28"/>
        </w:rPr>
        <w:t>вр</w:t>
      </w:r>
      <w:proofErr w:type="spellEnd"/>
      <w:proofErr w:type="gramStart"/>
      <w:r w:rsidRPr="00EC49B6">
        <w:rPr>
          <w:sz w:val="28"/>
          <w:szCs w:val="28"/>
        </w:rPr>
        <w:t>.,инв.</w:t>
      </w:r>
      <w:proofErr w:type="gramEnd"/>
      <w:r w:rsidRPr="00EC49B6">
        <w:rPr>
          <w:sz w:val="28"/>
          <w:szCs w:val="28"/>
        </w:rPr>
        <w:t>№ 24045693 (К-162 - УЗ-30)</w:t>
      </w:r>
    </w:p>
    <w:p w14:paraId="6F06F2A6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Данный трубопровод является нефтегазосборным трубопроводом.</w:t>
      </w:r>
    </w:p>
    <w:p w14:paraId="7897C2F0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Начало трассы (ПК0+00) – соответствует подключению к АГЗУ К-162 с установкой задвижки.</w:t>
      </w:r>
    </w:p>
    <w:p w14:paraId="711E5C1C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Конец трассы (ПК6+93 Узел 1) – подключение к узлу запорной арматуры.</w:t>
      </w:r>
    </w:p>
    <w:p w14:paraId="34C07FCE" w14:textId="77777777" w:rsidR="007C5A2F" w:rsidRPr="00EC49B6" w:rsidRDefault="007C5A2F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57F3CF63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- </w:t>
      </w:r>
      <w:proofErr w:type="spellStart"/>
      <w:r w:rsidRPr="00EC49B6">
        <w:rPr>
          <w:sz w:val="28"/>
          <w:szCs w:val="28"/>
        </w:rPr>
        <w:t>Нефтесборы</w:t>
      </w:r>
      <w:proofErr w:type="spellEnd"/>
      <w:r w:rsidRPr="00EC49B6">
        <w:rPr>
          <w:sz w:val="28"/>
          <w:szCs w:val="28"/>
        </w:rPr>
        <w:t xml:space="preserve"> к скв.204, </w:t>
      </w:r>
      <w:proofErr w:type="spellStart"/>
      <w:r w:rsidRPr="00EC49B6">
        <w:rPr>
          <w:sz w:val="28"/>
          <w:szCs w:val="28"/>
        </w:rPr>
        <w:t>инв</w:t>
      </w:r>
      <w:proofErr w:type="spellEnd"/>
      <w:r w:rsidRPr="00EC49B6">
        <w:rPr>
          <w:sz w:val="28"/>
          <w:szCs w:val="28"/>
        </w:rPr>
        <w:t>№ ХМ_ХХ-01710 (Скв.204Р – УЗ-18)</w:t>
      </w:r>
    </w:p>
    <w:p w14:paraId="3F67E2BB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Данный трубопровод является нефтегазосборным трубопроводом.</w:t>
      </w:r>
    </w:p>
    <w:p w14:paraId="0F71EAA4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Начало трассы (ПК0+00) – соответствует подключению к блочной измерительной установки на площадке скв.204Р с установкой задвижки.</w:t>
      </w:r>
    </w:p>
    <w:p w14:paraId="20434CBA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Конец трассы (ПК1+65,1 Узел 1) – подключение к сущ. узлу запорной арматуры.</w:t>
      </w:r>
    </w:p>
    <w:p w14:paraId="50E3496C" w14:textId="77777777" w:rsidR="007C5A2F" w:rsidRPr="00EC49B6" w:rsidRDefault="007C5A2F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3A848382" w14:textId="77777777" w:rsidR="007E4533" w:rsidRPr="00EC49B6" w:rsidRDefault="00EF4EFD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- </w:t>
      </w:r>
      <w:r w:rsidR="007E4533" w:rsidRPr="00EC49B6">
        <w:rPr>
          <w:sz w:val="28"/>
          <w:szCs w:val="28"/>
        </w:rPr>
        <w:t xml:space="preserve">Нефтегазосборные сети, </w:t>
      </w:r>
      <w:proofErr w:type="spellStart"/>
      <w:r w:rsidR="007E4533" w:rsidRPr="00EC49B6">
        <w:rPr>
          <w:sz w:val="28"/>
          <w:szCs w:val="28"/>
        </w:rPr>
        <w:t>инв</w:t>
      </w:r>
      <w:proofErr w:type="spellEnd"/>
      <w:r w:rsidR="007E4533" w:rsidRPr="00EC49B6">
        <w:rPr>
          <w:sz w:val="28"/>
          <w:szCs w:val="28"/>
        </w:rPr>
        <w:t>№ ХМ_000573 (К-9 - УЗ-22)</w:t>
      </w:r>
    </w:p>
    <w:p w14:paraId="08B5F2D0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Данный трубопровод является нефтегазосборным трубопроводом.</w:t>
      </w:r>
    </w:p>
    <w:p w14:paraId="4730CE35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Начало трассы (ПК0+00) – соответствует подключению к АГЗУ К-9 с установкой запорной арматуры.</w:t>
      </w:r>
    </w:p>
    <w:p w14:paraId="3663AD62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Конец трассы (ПК9+74,2 Узел 1) – подключение к сущ. узлу запорной арматуры.</w:t>
      </w:r>
    </w:p>
    <w:p w14:paraId="28FF522F" w14:textId="77777777" w:rsidR="007C5A2F" w:rsidRPr="00EC49B6" w:rsidRDefault="007C5A2F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14:paraId="660096C9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- Н/газопровод от Р164 до </w:t>
      </w:r>
      <w:proofErr w:type="spellStart"/>
      <w:r w:rsidRPr="00EC49B6">
        <w:rPr>
          <w:sz w:val="28"/>
          <w:szCs w:val="28"/>
        </w:rPr>
        <w:t>т.вр</w:t>
      </w:r>
      <w:proofErr w:type="spellEnd"/>
      <w:r w:rsidRPr="00EC49B6">
        <w:rPr>
          <w:sz w:val="28"/>
          <w:szCs w:val="28"/>
        </w:rPr>
        <w:t>., инв№24050854 (скв.164Р-УЗ-35)</w:t>
      </w:r>
    </w:p>
    <w:p w14:paraId="3FA58253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Данный трубопровод является нефтегазосборным трубопроводом.</w:t>
      </w:r>
    </w:p>
    <w:p w14:paraId="4B8573CE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Начало трассы (ПК0+00) – соответствует подключению к АГЗУ К-164Р с установкой задвижки.</w:t>
      </w:r>
    </w:p>
    <w:p w14:paraId="19345CEC" w14:textId="33DD1E89" w:rsidR="007C5A2F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Конец трассы (ПК1+32,6 Узел 1) – подключение </w:t>
      </w:r>
      <w:proofErr w:type="gramStart"/>
      <w:r w:rsidRPr="00EC49B6">
        <w:rPr>
          <w:sz w:val="28"/>
          <w:szCs w:val="28"/>
        </w:rPr>
        <w:t>к  узлу</w:t>
      </w:r>
      <w:proofErr w:type="gramEnd"/>
      <w:r w:rsidRPr="00EC49B6">
        <w:rPr>
          <w:sz w:val="28"/>
          <w:szCs w:val="28"/>
        </w:rPr>
        <w:t xml:space="preserve"> запорной арматуры.</w:t>
      </w:r>
    </w:p>
    <w:p w14:paraId="08DD93C4" w14:textId="77777777" w:rsidR="007E4533" w:rsidRPr="00EC49B6" w:rsidRDefault="007C5A2F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- </w:t>
      </w:r>
      <w:r w:rsidR="007E4533" w:rsidRPr="00EC49B6">
        <w:rPr>
          <w:sz w:val="28"/>
          <w:szCs w:val="28"/>
        </w:rPr>
        <w:t xml:space="preserve">Нефтесборные сети к кусту 93, </w:t>
      </w:r>
      <w:proofErr w:type="spellStart"/>
      <w:r w:rsidR="007E4533" w:rsidRPr="00EC49B6">
        <w:rPr>
          <w:sz w:val="28"/>
          <w:szCs w:val="28"/>
        </w:rPr>
        <w:t>инв</w:t>
      </w:r>
      <w:proofErr w:type="spellEnd"/>
      <w:r w:rsidR="007E4533" w:rsidRPr="00EC49B6">
        <w:rPr>
          <w:sz w:val="28"/>
          <w:szCs w:val="28"/>
        </w:rPr>
        <w:t>№ ХМ_ХХ-01707 (К-93 – УЗ-23)</w:t>
      </w:r>
    </w:p>
    <w:p w14:paraId="377A8B5D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Данный трубопровод является нефтегазосборным трубопроводом.</w:t>
      </w:r>
    </w:p>
    <w:p w14:paraId="73413B5C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Начало трассы (ПК0+00) – соответствует подключению к АГЗУ К-93.</w:t>
      </w:r>
    </w:p>
    <w:p w14:paraId="17657BEE" w14:textId="1C97EB41" w:rsidR="007C5A2F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Конец трассы (ПК0+81,5 Узел 1) – подключение к сущ. узлу запорной арматуры.</w:t>
      </w:r>
    </w:p>
    <w:p w14:paraId="2B5012B5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- В/водовод от точки врезки до К-44, инв.№ 24044863, (</w:t>
      </w:r>
      <w:proofErr w:type="spellStart"/>
      <w:r w:rsidRPr="00EC49B6">
        <w:rPr>
          <w:sz w:val="28"/>
          <w:szCs w:val="28"/>
        </w:rPr>
        <w:t>т.</w:t>
      </w:r>
      <w:proofErr w:type="gramStart"/>
      <w:r w:rsidRPr="00EC49B6">
        <w:rPr>
          <w:sz w:val="28"/>
          <w:szCs w:val="28"/>
        </w:rPr>
        <w:t>вр</w:t>
      </w:r>
      <w:proofErr w:type="spellEnd"/>
      <w:r w:rsidRPr="00EC49B6">
        <w:rPr>
          <w:sz w:val="28"/>
          <w:szCs w:val="28"/>
        </w:rPr>
        <w:t>.-</w:t>
      </w:r>
      <w:proofErr w:type="gramEnd"/>
      <w:r w:rsidRPr="00EC49B6">
        <w:rPr>
          <w:sz w:val="28"/>
          <w:szCs w:val="28"/>
        </w:rPr>
        <w:t xml:space="preserve"> К-44)</w:t>
      </w:r>
    </w:p>
    <w:p w14:paraId="39EA7AE7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Данный трубопровод является высоконапорным водоводом.</w:t>
      </w:r>
    </w:p>
    <w:p w14:paraId="7379BEE4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Начало трассы (ПК0+00 Узел 1) – надземное подключение к действующему узлу запорной арматуры.</w:t>
      </w:r>
    </w:p>
    <w:p w14:paraId="4644361F" w14:textId="0DAD17A5" w:rsidR="007C5A2F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Конец трассы (ПК1+18,6) – подключение к БГ К-44 с установкой задвижки.</w:t>
      </w:r>
    </w:p>
    <w:p w14:paraId="41DD2EDC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- В/водовод от </w:t>
      </w:r>
      <w:proofErr w:type="spellStart"/>
      <w:r w:rsidRPr="00EC49B6">
        <w:rPr>
          <w:sz w:val="28"/>
          <w:szCs w:val="28"/>
        </w:rPr>
        <w:t>т.</w:t>
      </w:r>
      <w:proofErr w:type="gramStart"/>
      <w:r w:rsidRPr="00EC49B6">
        <w:rPr>
          <w:sz w:val="28"/>
          <w:szCs w:val="28"/>
        </w:rPr>
        <w:t>вр.до</w:t>
      </w:r>
      <w:proofErr w:type="spellEnd"/>
      <w:proofErr w:type="gramEnd"/>
      <w:r w:rsidRPr="00EC49B6">
        <w:rPr>
          <w:sz w:val="28"/>
          <w:szCs w:val="28"/>
        </w:rPr>
        <w:t xml:space="preserve"> К-55, инв.№24033568, (УП-11 - К-55)</w:t>
      </w:r>
    </w:p>
    <w:p w14:paraId="5D5B8177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Данный трубопровод является высоконапорным водоводом.</w:t>
      </w:r>
    </w:p>
    <w:p w14:paraId="1A82A061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Начало трассы (ПК0+00 Узел 1) – надземное подключение к действующему узлу запорной арматуры с заменой задвижки.</w:t>
      </w:r>
    </w:p>
    <w:p w14:paraId="1FB5E961" w14:textId="44E93194" w:rsidR="007C5A2F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Конец трассы (ПК5+19) – подключение к действующему узлу запорной арматуры с заменой задвижки.</w:t>
      </w:r>
    </w:p>
    <w:p w14:paraId="20C6EEE7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- В/водовод точка врезки до К-9, инв.№24045688, (</w:t>
      </w:r>
      <w:proofErr w:type="gramStart"/>
      <w:r w:rsidRPr="00EC49B6">
        <w:rPr>
          <w:sz w:val="28"/>
          <w:szCs w:val="28"/>
        </w:rPr>
        <w:t>т.вр</w:t>
      </w:r>
      <w:proofErr w:type="gramEnd"/>
      <w:r w:rsidRPr="00EC49B6">
        <w:rPr>
          <w:sz w:val="28"/>
          <w:szCs w:val="28"/>
        </w:rPr>
        <w:t>-К-9)</w:t>
      </w:r>
    </w:p>
    <w:p w14:paraId="0AC7E465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Данный трубопровод является высоконапорным водоводом.</w:t>
      </w:r>
    </w:p>
    <w:p w14:paraId="3191AD51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lastRenderedPageBreak/>
        <w:t>Начало трассы (ПК0+00 Узел 1) – надземное подключение к узлу запорной арматуры.</w:t>
      </w:r>
    </w:p>
    <w:p w14:paraId="3CB2BFDD" w14:textId="77777777" w:rsidR="007E453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Конец трассы (ПК7+61) – подключение к БГ К-9 с установкой задвижки.</w:t>
      </w:r>
    </w:p>
    <w:p w14:paraId="3077470B" w14:textId="77777777" w:rsidR="00BF3C93" w:rsidRPr="00EC49B6" w:rsidRDefault="007E453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Недействующие трубы, находящиеся в земле, которые мешают укладки проектируемых трубопроводов, перед началом работ демонтировать.</w:t>
      </w:r>
    </w:p>
    <w:p w14:paraId="6AED4EF4" w14:textId="77777777" w:rsidR="008E4A44" w:rsidRPr="00EC49B6" w:rsidRDefault="008E4A44" w:rsidP="00EC49B6">
      <w:pPr>
        <w:pStyle w:val="21"/>
        <w:numPr>
          <w:ilvl w:val="0"/>
          <w:numId w:val="0"/>
        </w:numPr>
        <w:tabs>
          <w:tab w:val="clear" w:pos="1276"/>
        </w:tabs>
        <w:ind w:firstLine="709"/>
        <w:jc w:val="both"/>
        <w:rPr>
          <w:b w:val="0"/>
          <w:sz w:val="28"/>
          <w:szCs w:val="28"/>
        </w:rPr>
      </w:pPr>
      <w:bookmarkStart w:id="7" w:name="_Toc100310808"/>
      <w:r w:rsidRPr="00EC49B6">
        <w:rPr>
          <w:b w:val="0"/>
          <w:sz w:val="28"/>
          <w:szCs w:val="28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7"/>
    </w:p>
    <w:p w14:paraId="2CFADE4D" w14:textId="77777777" w:rsidR="00BB683F" w:rsidRPr="00EC49B6" w:rsidRDefault="00BB683F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В административном отношении район работ расположен в Тюменской области, Ханты-Мансийском автономном округе, на территории Ханты-Мансийского района, на территории </w:t>
      </w:r>
      <w:proofErr w:type="spellStart"/>
      <w:r w:rsidRPr="00EC49B6">
        <w:rPr>
          <w:sz w:val="28"/>
          <w:szCs w:val="28"/>
        </w:rPr>
        <w:t>Красноленинского</w:t>
      </w:r>
      <w:proofErr w:type="spellEnd"/>
      <w:r w:rsidRPr="00EC49B6">
        <w:rPr>
          <w:sz w:val="28"/>
          <w:szCs w:val="28"/>
        </w:rPr>
        <w:t xml:space="preserve"> месторождения. (недропользователь ООО «ЛУКОЙЛ – Западная Сиб</w:t>
      </w:r>
      <w:r w:rsidR="00CC5DA3" w:rsidRPr="00EC49B6">
        <w:rPr>
          <w:sz w:val="28"/>
          <w:szCs w:val="28"/>
        </w:rPr>
        <w:t>ирь»), на землях лесного фонда</w:t>
      </w:r>
      <w:r w:rsidRPr="00EC49B6">
        <w:rPr>
          <w:sz w:val="28"/>
          <w:szCs w:val="28"/>
        </w:rPr>
        <w:t>, землях запаса.</w:t>
      </w:r>
    </w:p>
    <w:p w14:paraId="2F2F0CF6" w14:textId="77777777" w:rsidR="00BB683F" w:rsidRPr="00EC49B6" w:rsidRDefault="00BB683F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Арендатором является ООО «ЛУКОЙЛ – Западная Сибирь» ТПП «</w:t>
      </w:r>
      <w:proofErr w:type="spellStart"/>
      <w:r w:rsidR="006B7E3B" w:rsidRPr="00EC49B6">
        <w:rPr>
          <w:sz w:val="28"/>
          <w:szCs w:val="28"/>
        </w:rPr>
        <w:t>Урай</w:t>
      </w:r>
      <w:r w:rsidRPr="00EC49B6">
        <w:rPr>
          <w:sz w:val="28"/>
          <w:szCs w:val="28"/>
        </w:rPr>
        <w:t>нефтегаз</w:t>
      </w:r>
      <w:proofErr w:type="spellEnd"/>
      <w:r w:rsidRPr="00EC49B6">
        <w:rPr>
          <w:sz w:val="28"/>
          <w:szCs w:val="28"/>
        </w:rPr>
        <w:t xml:space="preserve">», арендодателем – территориальный отдел - </w:t>
      </w:r>
      <w:proofErr w:type="spellStart"/>
      <w:r w:rsidR="007B2BDA" w:rsidRPr="00EC49B6">
        <w:rPr>
          <w:sz w:val="28"/>
          <w:szCs w:val="28"/>
        </w:rPr>
        <w:t>Самаровское</w:t>
      </w:r>
      <w:proofErr w:type="spellEnd"/>
      <w:r w:rsidRPr="00EC49B6">
        <w:rPr>
          <w:sz w:val="28"/>
          <w:szCs w:val="28"/>
        </w:rPr>
        <w:t xml:space="preserve"> лесничество, </w:t>
      </w:r>
      <w:r w:rsidR="007B2BDA" w:rsidRPr="00EC49B6">
        <w:rPr>
          <w:sz w:val="28"/>
          <w:szCs w:val="28"/>
        </w:rPr>
        <w:t>Троицкое участковое лесничество.</w:t>
      </w:r>
    </w:p>
    <w:p w14:paraId="3B10FCCE" w14:textId="04D63BA2" w:rsidR="007B2BDA" w:rsidRPr="00EC49B6" w:rsidRDefault="007B2BDA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 xml:space="preserve">Ближайшими населенными пунктами к месту проведения работ являются: с. </w:t>
      </w:r>
      <w:proofErr w:type="spellStart"/>
      <w:r w:rsidRPr="00EC49B6">
        <w:rPr>
          <w:sz w:val="28"/>
          <w:szCs w:val="28"/>
        </w:rPr>
        <w:t>Пальяново</w:t>
      </w:r>
      <w:proofErr w:type="spellEnd"/>
      <w:r w:rsidRPr="00EC49B6">
        <w:rPr>
          <w:sz w:val="28"/>
          <w:szCs w:val="28"/>
        </w:rPr>
        <w:t xml:space="preserve"> в 36 км северо-западное участка работ, пос. </w:t>
      </w:r>
      <w:proofErr w:type="spellStart"/>
      <w:r w:rsidRPr="00EC49B6">
        <w:rPr>
          <w:sz w:val="28"/>
          <w:szCs w:val="28"/>
        </w:rPr>
        <w:t>Красноленинский</w:t>
      </w:r>
      <w:proofErr w:type="spellEnd"/>
      <w:r w:rsidRPr="00EC49B6">
        <w:rPr>
          <w:sz w:val="28"/>
          <w:szCs w:val="28"/>
        </w:rPr>
        <w:t xml:space="preserve"> в 20 км северо-восточнее, п. Елизарово в 44 км юго-восточнее места проведения работ.</w:t>
      </w:r>
    </w:p>
    <w:p w14:paraId="15BF3099" w14:textId="77777777" w:rsidR="00BB683F" w:rsidRPr="00EC49B6" w:rsidRDefault="007B2BDA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Административный центр – г. Ханты-Мансийск расположен в 99 км юго-восточнее района работ.</w:t>
      </w:r>
    </w:p>
    <w:p w14:paraId="62B8152D" w14:textId="77777777" w:rsidR="00DC65AA" w:rsidRPr="00EC49B6" w:rsidRDefault="00CE6FB1" w:rsidP="00EC49B6">
      <w:pPr>
        <w:pStyle w:val="21"/>
        <w:numPr>
          <w:ilvl w:val="0"/>
          <w:numId w:val="0"/>
        </w:numPr>
        <w:ind w:left="710"/>
        <w:rPr>
          <w:b w:val="0"/>
          <w:sz w:val="28"/>
          <w:szCs w:val="28"/>
        </w:rPr>
      </w:pPr>
      <w:bookmarkStart w:id="8" w:name="_Toc100310809"/>
      <w:r w:rsidRPr="00EC49B6">
        <w:rPr>
          <w:b w:val="0"/>
          <w:sz w:val="28"/>
          <w:szCs w:val="28"/>
        </w:rPr>
        <w:t>Перечень координат характерных точек границ зон планируемого размещения линейных объектов</w:t>
      </w:r>
      <w:bookmarkStart w:id="9" w:name="RANGE!A1:C295"/>
      <w:bookmarkEnd w:id="8"/>
    </w:p>
    <w:p w14:paraId="4B115702" w14:textId="77777777" w:rsidR="00DC65AA" w:rsidRPr="00EC49B6" w:rsidRDefault="00DC65AA" w:rsidP="00EC49B6">
      <w:pPr>
        <w:jc w:val="right"/>
        <w:rPr>
          <w:color w:val="000000"/>
          <w:sz w:val="28"/>
          <w:szCs w:val="28"/>
        </w:rPr>
        <w:sectPr w:rsidR="00DC65AA" w:rsidRPr="00EC49B6" w:rsidSect="00251F19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continuous"/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tbl>
      <w:tblPr>
        <w:tblW w:w="4050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8"/>
        <w:gridCol w:w="1546"/>
        <w:gridCol w:w="1546"/>
      </w:tblGrid>
      <w:tr w:rsidR="005D5894" w:rsidRPr="00EC49B6" w14:paraId="6378039D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343C4A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bookmarkStart w:id="10" w:name="RANGE!A1:C208"/>
            <w:proofErr w:type="spellStart"/>
            <w:r w:rsidRPr="00EC49B6">
              <w:rPr>
                <w:color w:val="000000"/>
                <w:sz w:val="28"/>
                <w:szCs w:val="28"/>
              </w:rPr>
              <w:t>N_тчк</w:t>
            </w:r>
            <w:bookmarkEnd w:id="10"/>
            <w:proofErr w:type="spellEnd"/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9DB840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X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5658A5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Y</w:t>
            </w:r>
          </w:p>
        </w:tc>
      </w:tr>
      <w:tr w:rsidR="005D5894" w:rsidRPr="00EC49B6" w14:paraId="06A3C20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E2F951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277AB9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1010167,12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3FF5D1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2577019,43</w:t>
            </w:r>
          </w:p>
        </w:tc>
      </w:tr>
      <w:tr w:rsidR="005D5894" w:rsidRPr="00EC49B6" w14:paraId="53B492C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358667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1605CE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1010156,06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8D8795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2577016,65</w:t>
            </w:r>
          </w:p>
        </w:tc>
      </w:tr>
      <w:tr w:rsidR="005D5894" w:rsidRPr="00EC49B6" w14:paraId="26A6177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17048E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BAA2AA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1010149,92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A33F76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2577017,12</w:t>
            </w:r>
          </w:p>
        </w:tc>
      </w:tr>
      <w:tr w:rsidR="005D5894" w:rsidRPr="00EC49B6" w14:paraId="6942E08D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CDFC25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F2E883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1010144,91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72BE02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2576949,35</w:t>
            </w:r>
          </w:p>
        </w:tc>
      </w:tr>
      <w:tr w:rsidR="005D5894" w:rsidRPr="00EC49B6" w14:paraId="6A35E0F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5AD7DD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BC10A7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1010135,41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7BBC9B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2576948,41</w:t>
            </w:r>
          </w:p>
        </w:tc>
      </w:tr>
      <w:tr w:rsidR="005D5894" w:rsidRPr="00EC49B6" w14:paraId="34AC020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00571F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BF2476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1010134,67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8AA347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2576933,87</w:t>
            </w:r>
          </w:p>
        </w:tc>
      </w:tr>
      <w:tr w:rsidR="005D5894" w:rsidRPr="00EC49B6" w14:paraId="1C518FE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5D70BA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5E7E81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1010139,19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CBF274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2576892,11</w:t>
            </w:r>
          </w:p>
        </w:tc>
      </w:tr>
      <w:tr w:rsidR="005D5894" w:rsidRPr="00EC49B6" w14:paraId="12B8EAFD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009651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378A9C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1010134,18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7152F0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2576798,08</w:t>
            </w:r>
          </w:p>
        </w:tc>
      </w:tr>
      <w:tr w:rsidR="005D5894" w:rsidRPr="00EC49B6" w14:paraId="7A1844C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B1BA0F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DFAC7E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1010131,21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8D4784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2576748,63</w:t>
            </w:r>
          </w:p>
        </w:tc>
      </w:tr>
      <w:tr w:rsidR="005D5894" w:rsidRPr="00EC49B6" w14:paraId="0E2CFCE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013EE4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7A8B4B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1010127,50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E28CC2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2576701,69</w:t>
            </w:r>
          </w:p>
        </w:tc>
      </w:tr>
      <w:tr w:rsidR="005D5894" w:rsidRPr="00EC49B6" w14:paraId="605CD14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EEF637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0C6B5F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1010126,69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240F0A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2576672,04</w:t>
            </w:r>
          </w:p>
        </w:tc>
      </w:tr>
      <w:tr w:rsidR="005D5894" w:rsidRPr="00EC49B6" w14:paraId="64ED0B6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3D50A0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EEF613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1010125,83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071B30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2576615,05</w:t>
            </w:r>
          </w:p>
        </w:tc>
      </w:tr>
      <w:tr w:rsidR="005D5894" w:rsidRPr="00EC49B6" w14:paraId="376F18B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4DB205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573C29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1010123,13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4FC8B0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2576551,30</w:t>
            </w:r>
          </w:p>
        </w:tc>
      </w:tr>
      <w:tr w:rsidR="005D5894" w:rsidRPr="00EC49B6" w14:paraId="4EFCB3B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C12DCC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AAD552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1010121,05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6A97BB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2576524,08</w:t>
            </w:r>
          </w:p>
        </w:tc>
      </w:tr>
      <w:tr w:rsidR="005D5894" w:rsidRPr="00EC49B6" w14:paraId="4975494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F8733D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0DCC06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1010118,16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FCF296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2576499,89</w:t>
            </w:r>
          </w:p>
        </w:tc>
      </w:tr>
      <w:tr w:rsidR="005D5894" w:rsidRPr="00EC49B6" w14:paraId="3B14294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388633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251E5B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1010115,20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AE700B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2576473,58</w:t>
            </w:r>
          </w:p>
        </w:tc>
      </w:tr>
      <w:tr w:rsidR="005D5894" w:rsidRPr="00EC49B6" w14:paraId="2CAFF65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F8061B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B32341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1010114,09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004A16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2576451,74</w:t>
            </w:r>
          </w:p>
        </w:tc>
      </w:tr>
      <w:tr w:rsidR="005D5894" w:rsidRPr="00EC49B6" w14:paraId="7C31E75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589EA8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6F71A1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1010114,20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0B1485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2576433,61</w:t>
            </w:r>
          </w:p>
        </w:tc>
      </w:tr>
      <w:tr w:rsidR="005D5894" w:rsidRPr="00EC49B6" w14:paraId="03851AA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1858A8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B1FB88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1010119,69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AF7E7D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2576407,39</w:t>
            </w:r>
          </w:p>
        </w:tc>
      </w:tr>
      <w:tr w:rsidR="005D5894" w:rsidRPr="00EC49B6" w14:paraId="7F507FE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45CA82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1ABA31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1010131,39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09C17F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2576367,44</w:t>
            </w:r>
          </w:p>
        </w:tc>
      </w:tr>
      <w:tr w:rsidR="005D5894" w:rsidRPr="00EC49B6" w14:paraId="5F51D65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E478F9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A5C94F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1010141,27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CCB539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2576336,05</w:t>
            </w:r>
          </w:p>
        </w:tc>
      </w:tr>
      <w:tr w:rsidR="005D5894" w:rsidRPr="00EC49B6" w14:paraId="2BEDAF9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1989A5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665505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1010144,32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7C92DC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2576321,25</w:t>
            </w:r>
          </w:p>
        </w:tc>
      </w:tr>
      <w:tr w:rsidR="005D5894" w:rsidRPr="00EC49B6" w14:paraId="15766E1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8750EB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DC24F6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1010122,34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26E1DB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2576316,03</w:t>
            </w:r>
          </w:p>
        </w:tc>
      </w:tr>
      <w:tr w:rsidR="005D5894" w:rsidRPr="00EC49B6" w14:paraId="1B7C718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B69365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E55F82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1010124,26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31EB11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2576296,67</w:t>
            </w:r>
          </w:p>
        </w:tc>
      </w:tr>
      <w:tr w:rsidR="005D5894" w:rsidRPr="00EC49B6" w14:paraId="6F93745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01D494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E8FEEF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1010143,72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2CF8E5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2576288,34</w:t>
            </w:r>
          </w:p>
        </w:tc>
      </w:tr>
      <w:tr w:rsidR="005D5894" w:rsidRPr="00EC49B6" w14:paraId="0F856E4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6E23EC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08FA36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1010149,91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17D507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2576293,83</w:t>
            </w:r>
          </w:p>
        </w:tc>
      </w:tr>
      <w:tr w:rsidR="005D5894" w:rsidRPr="00EC49B6" w14:paraId="58C3771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CE378D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D9FF06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1010154,14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BD581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2576275,90</w:t>
            </w:r>
          </w:p>
        </w:tc>
      </w:tr>
      <w:tr w:rsidR="005D5894" w:rsidRPr="00EC49B6" w14:paraId="4D6AD21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DBD1BE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AE53A2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1010173,21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6F3AE1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2576201,29</w:t>
            </w:r>
          </w:p>
        </w:tc>
      </w:tr>
      <w:tr w:rsidR="005D5894" w:rsidRPr="00EC49B6" w14:paraId="57AB86D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609BFF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169F9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1010159,94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1F4CEB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2576196,74</w:t>
            </w:r>
          </w:p>
        </w:tc>
      </w:tr>
      <w:tr w:rsidR="005D5894" w:rsidRPr="00EC49B6" w14:paraId="43640A8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A61CFA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56763A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1010152,22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A66C36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2576213,64</w:t>
            </w:r>
          </w:p>
        </w:tc>
      </w:tr>
      <w:tr w:rsidR="005D5894" w:rsidRPr="00EC49B6" w14:paraId="5622E56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FF5E13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6CF0AC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1010121,64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DE16F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2576206,38</w:t>
            </w:r>
          </w:p>
        </w:tc>
      </w:tr>
      <w:tr w:rsidR="005D5894" w:rsidRPr="00EC49B6" w14:paraId="3E46AFB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3C88A8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77F1A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1010133,94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77F6B5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2576154,64</w:t>
            </w:r>
          </w:p>
        </w:tc>
      </w:tr>
      <w:tr w:rsidR="005D5894" w:rsidRPr="00EC49B6" w14:paraId="3F8C456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8D0E78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14E5E1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1010200,90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67D49F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2576170,53</w:t>
            </w:r>
          </w:p>
        </w:tc>
      </w:tr>
      <w:tr w:rsidR="005D5894" w:rsidRPr="00EC49B6" w14:paraId="4773CF4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34E656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1948E4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1010207,00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B23620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2576172,35</w:t>
            </w:r>
          </w:p>
        </w:tc>
      </w:tr>
      <w:tr w:rsidR="005D5894" w:rsidRPr="00EC49B6" w14:paraId="1160109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0E2B31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3FCBE2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1010176,89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218181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2576295,37</w:t>
            </w:r>
          </w:p>
        </w:tc>
      </w:tr>
      <w:tr w:rsidR="005D5894" w:rsidRPr="00EC49B6" w14:paraId="7BE9D4E9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D69C84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E35079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1010201,07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370DD6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2576297,27</w:t>
            </w:r>
          </w:p>
        </w:tc>
      </w:tr>
      <w:tr w:rsidR="005D5894" w:rsidRPr="00EC49B6" w14:paraId="4586C10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499E67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F2ADB1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1010199,83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A22D65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2576379,04</w:t>
            </w:r>
          </w:p>
        </w:tc>
      </w:tr>
      <w:tr w:rsidR="005D5894" w:rsidRPr="00EC49B6" w14:paraId="1CFED4F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DA7B3B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5A701C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1010200,38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2FADD0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2576405,25</w:t>
            </w:r>
          </w:p>
        </w:tc>
      </w:tr>
      <w:tr w:rsidR="005D5894" w:rsidRPr="00EC49B6" w14:paraId="19F8F96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73D368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2621D0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1010199,05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901828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2576462,00</w:t>
            </w:r>
          </w:p>
        </w:tc>
      </w:tr>
      <w:tr w:rsidR="005D5894" w:rsidRPr="00EC49B6" w14:paraId="47DF9C9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F84505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20A7D6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1010197,76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77969E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2576490,76</w:t>
            </w:r>
          </w:p>
        </w:tc>
      </w:tr>
      <w:tr w:rsidR="005D5894" w:rsidRPr="00EC49B6" w14:paraId="50E9FC7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886AA5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140A3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1010199,16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7BAB62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2576549,20</w:t>
            </w:r>
          </w:p>
        </w:tc>
      </w:tr>
      <w:tr w:rsidR="005D5894" w:rsidRPr="00EC49B6" w14:paraId="4351FBB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B87FB7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AC7A71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1010198,24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8626F3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2576577,58</w:t>
            </w:r>
          </w:p>
        </w:tc>
      </w:tr>
      <w:tr w:rsidR="005D5894" w:rsidRPr="00EC49B6" w14:paraId="5E220DC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B3311D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1406E4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1010199,10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D449D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2576638,02</w:t>
            </w:r>
          </w:p>
        </w:tc>
      </w:tr>
      <w:tr w:rsidR="005D5894" w:rsidRPr="00EC49B6" w14:paraId="15322F8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B77867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36EC17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1010199,07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B011FE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2576668,30</w:t>
            </w:r>
          </w:p>
        </w:tc>
      </w:tr>
      <w:tr w:rsidR="005D5894" w:rsidRPr="00EC49B6" w14:paraId="30308E2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154ECA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207DAD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1010202,61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2638D4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2576691,38</w:t>
            </w:r>
          </w:p>
        </w:tc>
      </w:tr>
      <w:tr w:rsidR="005D5894" w:rsidRPr="00EC49B6" w14:paraId="75F7202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1C9429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10C299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1010207,93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AA563E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2576717,79</w:t>
            </w:r>
          </w:p>
        </w:tc>
      </w:tr>
      <w:tr w:rsidR="005D5894" w:rsidRPr="00EC49B6" w14:paraId="2AA9C6A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49AA7E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C283A6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1010209,95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E56954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2576748,52</w:t>
            </w:r>
          </w:p>
        </w:tc>
      </w:tr>
      <w:tr w:rsidR="005D5894" w:rsidRPr="00EC49B6" w14:paraId="5C633DF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E36797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ADE95B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1010209,25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821310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2576789,36</w:t>
            </w:r>
          </w:p>
        </w:tc>
      </w:tr>
      <w:tr w:rsidR="005D5894" w:rsidRPr="00EC49B6" w14:paraId="76A9905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64E59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6B9F88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1010207,22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780E3A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2576817,42</w:t>
            </w:r>
          </w:p>
        </w:tc>
      </w:tr>
      <w:tr w:rsidR="005D5894" w:rsidRPr="00EC49B6" w14:paraId="19DEEB0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2137FA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114CA9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1010206,17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5ABC63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2576841,61</w:t>
            </w:r>
          </w:p>
        </w:tc>
      </w:tr>
      <w:tr w:rsidR="005D5894" w:rsidRPr="00EC49B6" w14:paraId="7EA98A8D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7EBC30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AA6196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1010205,56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1290B7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2576867,92</w:t>
            </w:r>
          </w:p>
        </w:tc>
      </w:tr>
      <w:tr w:rsidR="005D5894" w:rsidRPr="00EC49B6" w14:paraId="0355E47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935378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99F72D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1010205,89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50531D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2576903,51</w:t>
            </w:r>
          </w:p>
        </w:tc>
      </w:tr>
      <w:tr w:rsidR="005D5894" w:rsidRPr="00EC49B6" w14:paraId="57E0F19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12B72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AC1DEC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1010209,19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A8CD55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2576903,43</w:t>
            </w:r>
          </w:p>
        </w:tc>
      </w:tr>
      <w:tr w:rsidR="005D5894" w:rsidRPr="00EC49B6" w14:paraId="5627778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BA06A1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н54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413F95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1010211,46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D5021A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2577006,70</w:t>
            </w:r>
          </w:p>
        </w:tc>
      </w:tr>
      <w:tr w:rsidR="005D5894" w:rsidRPr="00EC49B6" w14:paraId="652676B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32165E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34F7CC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1010183,46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B71BB2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2577007,32</w:t>
            </w:r>
          </w:p>
        </w:tc>
      </w:tr>
      <w:tr w:rsidR="005D5894" w:rsidRPr="00EC49B6" w14:paraId="00F3E7B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FA4AA9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B30219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1010167,12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08672E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2577019,43</w:t>
            </w:r>
          </w:p>
        </w:tc>
      </w:tr>
      <w:tr w:rsidR="005D5894" w:rsidRPr="00EC49B6" w14:paraId="6EEA0A3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80CDD0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08819F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1010174,49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05884C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2576904,19</w:t>
            </w:r>
          </w:p>
        </w:tc>
      </w:tr>
      <w:tr w:rsidR="005D5894" w:rsidRPr="00EC49B6" w14:paraId="4F51E2E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3979CC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A66573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1010178,88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32D639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2576904,09</w:t>
            </w:r>
          </w:p>
        </w:tc>
      </w:tr>
      <w:tr w:rsidR="005D5894" w:rsidRPr="00EC49B6" w14:paraId="741E41B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379C1D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10DD80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1010178,55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B25619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2576867,80</w:t>
            </w:r>
          </w:p>
        </w:tc>
      </w:tr>
      <w:tr w:rsidR="005D5894" w:rsidRPr="00EC49B6" w14:paraId="120D8AD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7CBCB1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03C1C3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1010179,19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D13F79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2576840,71</w:t>
            </w:r>
          </w:p>
        </w:tc>
      </w:tr>
      <w:tr w:rsidR="005D5894" w:rsidRPr="00EC49B6" w14:paraId="4C4AA1B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C94E63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75008E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1010180,27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47309C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2576815,86</w:t>
            </w:r>
          </w:p>
        </w:tc>
      </w:tr>
      <w:tr w:rsidR="005D5894" w:rsidRPr="00EC49B6" w14:paraId="03CC165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62A801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781867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1010182,28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106A5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2576788,13</w:t>
            </w:r>
          </w:p>
        </w:tc>
      </w:tr>
      <w:tr w:rsidR="005D5894" w:rsidRPr="00EC49B6" w14:paraId="36CB991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78120A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FCE90D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1010182,95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29770B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2576749,23</w:t>
            </w:r>
          </w:p>
        </w:tc>
      </w:tr>
      <w:tr w:rsidR="005D5894" w:rsidRPr="00EC49B6" w14:paraId="5DE926E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BBD9A6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3D9CD2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1010181,11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59FC8D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2576721,35</w:t>
            </w:r>
          </w:p>
        </w:tc>
      </w:tr>
      <w:tr w:rsidR="005D5894" w:rsidRPr="00EC49B6" w14:paraId="7AEBB5C9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485CE8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C51A2E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1010176,03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2E3742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2576696,11</w:t>
            </w:r>
          </w:p>
        </w:tc>
      </w:tr>
      <w:tr w:rsidR="005D5894" w:rsidRPr="00EC49B6" w14:paraId="2D0F13D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FA9D40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137317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1010172,06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D71427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2576670,35</w:t>
            </w:r>
          </w:p>
        </w:tc>
      </w:tr>
      <w:tr w:rsidR="005D5894" w:rsidRPr="00EC49B6" w14:paraId="02240D9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677EAE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17B7FA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1010172,09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9DDEEE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2576638,19</w:t>
            </w:r>
          </w:p>
        </w:tc>
      </w:tr>
      <w:tr w:rsidR="005D5894" w:rsidRPr="00EC49B6" w14:paraId="2C7350B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C28EC6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9023A3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1010171,22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580E23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2576577,34</w:t>
            </w:r>
          </w:p>
        </w:tc>
      </w:tr>
      <w:tr w:rsidR="005D5894" w:rsidRPr="00EC49B6" w14:paraId="4186152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EEB61A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70F1FB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1010172,14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A40583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2576549,08</w:t>
            </w:r>
          </w:p>
        </w:tc>
      </w:tr>
      <w:tr w:rsidR="005D5894" w:rsidRPr="00EC49B6" w14:paraId="0A0A1E3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FE6F9D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B0CC56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1010170,74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3FD5DF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2576490,47</w:t>
            </w:r>
          </w:p>
        </w:tc>
      </w:tr>
      <w:tr w:rsidR="005D5894" w:rsidRPr="00EC49B6" w14:paraId="47CFE652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1356C1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9804E8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1010172,05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A505B6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2576461,24</w:t>
            </w:r>
          </w:p>
        </w:tc>
      </w:tr>
      <w:tr w:rsidR="005D5894" w:rsidRPr="00EC49B6" w14:paraId="1D98FE3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DC3B87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887D36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1010173,37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DC5855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2576405,05</w:t>
            </w:r>
          </w:p>
        </w:tc>
      </w:tr>
      <w:tr w:rsidR="005D5894" w:rsidRPr="00EC49B6" w14:paraId="2A2D36D2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15CA8C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AC44B6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1010173,41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78DE8E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2576357,14</w:t>
            </w:r>
          </w:p>
        </w:tc>
      </w:tr>
      <w:tr w:rsidR="005D5894" w:rsidRPr="00EC49B6" w14:paraId="3D9CB76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39CD9A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3569A7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1010155,10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C705C9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2576434,19</w:t>
            </w:r>
          </w:p>
        </w:tc>
      </w:tr>
      <w:tr w:rsidR="005D5894" w:rsidRPr="00EC49B6" w14:paraId="170B6A2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0353DF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596179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1010152,94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A151D2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2576445,28</w:t>
            </w:r>
          </w:p>
        </w:tc>
      </w:tr>
      <w:tr w:rsidR="005D5894" w:rsidRPr="00EC49B6" w14:paraId="4545A00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BF555D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DEA8E2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1010151,72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A5CCD8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2576456,51</w:t>
            </w:r>
          </w:p>
        </w:tc>
      </w:tr>
      <w:tr w:rsidR="005D5894" w:rsidRPr="00EC49B6" w14:paraId="4B7EA98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B18897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75EE6D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1010151,42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ECB621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2576467,80</w:t>
            </w:r>
          </w:p>
        </w:tc>
      </w:tr>
      <w:tr w:rsidR="005D5894" w:rsidRPr="00EC49B6" w14:paraId="67E2EAA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539869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AED28B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1010152,06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73F065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2576479,08</w:t>
            </w:r>
          </w:p>
        </w:tc>
      </w:tr>
      <w:tr w:rsidR="005D5894" w:rsidRPr="00EC49B6" w14:paraId="7A86A1A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750171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69226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1010157,96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FC959C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2576539,11</w:t>
            </w:r>
          </w:p>
        </w:tc>
      </w:tr>
      <w:tr w:rsidR="005D5894" w:rsidRPr="00EC49B6" w14:paraId="6D39F1D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9F3720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B698C5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1010166,10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B3AE39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2576727,31</w:t>
            </w:r>
          </w:p>
        </w:tc>
      </w:tr>
      <w:tr w:rsidR="005D5894" w:rsidRPr="00EC49B6" w14:paraId="6962EDC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2FFCB1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A1E8F6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1010173,56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170A47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2576865,83</w:t>
            </w:r>
          </w:p>
        </w:tc>
      </w:tr>
      <w:tr w:rsidR="005D5894" w:rsidRPr="00EC49B6" w14:paraId="4905C0F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347F49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A7FC2F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989966,40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26648D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2577227,25</w:t>
            </w:r>
          </w:p>
        </w:tc>
      </w:tr>
      <w:tr w:rsidR="005D5894" w:rsidRPr="00EC49B6" w14:paraId="6757DA1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CC8A18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7EA14D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989964,26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A2EFAC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2577226,04</w:t>
            </w:r>
          </w:p>
        </w:tc>
      </w:tr>
      <w:tr w:rsidR="005D5894" w:rsidRPr="00EC49B6" w14:paraId="7CAA383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055B15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281376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989949,43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237AB1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2577217,66</w:t>
            </w:r>
          </w:p>
        </w:tc>
      </w:tr>
      <w:tr w:rsidR="005D5894" w:rsidRPr="00EC49B6" w14:paraId="69D79BA2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93B60B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5F8F72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989947,00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B2EB4B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2577216,29</w:t>
            </w:r>
          </w:p>
        </w:tc>
      </w:tr>
      <w:tr w:rsidR="005D5894" w:rsidRPr="00EC49B6" w14:paraId="5F087552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F7A76D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82CBEA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989954,35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79C377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2577199,94</w:t>
            </w:r>
          </w:p>
        </w:tc>
      </w:tr>
      <w:tr w:rsidR="005D5894" w:rsidRPr="00EC49B6" w14:paraId="73C4219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289A14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4FC2BF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989961,72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9300F3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2577188,45</w:t>
            </w:r>
          </w:p>
        </w:tc>
      </w:tr>
      <w:tr w:rsidR="005D5894" w:rsidRPr="00EC49B6" w14:paraId="2D53CBD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64AA18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823D76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989958,38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20BE4C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2577186,75</w:t>
            </w:r>
          </w:p>
        </w:tc>
      </w:tr>
      <w:tr w:rsidR="005D5894" w:rsidRPr="00EC49B6" w14:paraId="1B768DA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2C0612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95D0CA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989949,54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1BA846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2577181,90</w:t>
            </w:r>
          </w:p>
        </w:tc>
      </w:tr>
      <w:tr w:rsidR="005D5894" w:rsidRPr="00EC49B6" w14:paraId="5FE8928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E2533E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444346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989819,21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79A277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2577104,85</w:t>
            </w:r>
          </w:p>
        </w:tc>
      </w:tr>
      <w:tr w:rsidR="005D5894" w:rsidRPr="00EC49B6" w14:paraId="5E6DE7B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84991B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968096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989798,78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73E5C7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2577068,62</w:t>
            </w:r>
          </w:p>
        </w:tc>
      </w:tr>
      <w:tr w:rsidR="005D5894" w:rsidRPr="00EC49B6" w14:paraId="63FC5EA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9604BC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E48C0E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989791,92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81D380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2577054,95</w:t>
            </w:r>
          </w:p>
        </w:tc>
      </w:tr>
      <w:tr w:rsidR="005D5894" w:rsidRPr="00EC49B6" w14:paraId="1ED0174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3C735C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C66233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989786,41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5613F8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2577040,68</w:t>
            </w:r>
          </w:p>
        </w:tc>
      </w:tr>
      <w:tr w:rsidR="005D5894" w:rsidRPr="00EC49B6" w14:paraId="7C63C7A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01AFAA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60FBBE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989782,30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4A86CD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2577025,93</w:t>
            </w:r>
          </w:p>
        </w:tc>
      </w:tr>
      <w:tr w:rsidR="005D5894" w:rsidRPr="00EC49B6" w14:paraId="7C83741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AEFF66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2CD0DC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989776,79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95AFB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2577001,70</w:t>
            </w:r>
          </w:p>
        </w:tc>
      </w:tr>
      <w:tr w:rsidR="005D5894" w:rsidRPr="00EC49B6" w14:paraId="50AC692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A0ABC4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8E5C2B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989783,22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16CA96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2576995,74</w:t>
            </w:r>
          </w:p>
        </w:tc>
      </w:tr>
      <w:tr w:rsidR="005D5894" w:rsidRPr="00EC49B6" w14:paraId="3BCC565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149E91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B80B40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989782,29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3868C9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2576985,41</w:t>
            </w:r>
          </w:p>
        </w:tc>
      </w:tr>
      <w:tr w:rsidR="005D5894" w:rsidRPr="00EC49B6" w14:paraId="2C1B12F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919CCF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DD89C0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989796,93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9E7C91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2576966,91</w:t>
            </w:r>
          </w:p>
        </w:tc>
      </w:tr>
      <w:tr w:rsidR="005D5894" w:rsidRPr="00EC49B6" w14:paraId="1C7B46B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5B32E6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607E06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989810,30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7380DE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2576953,77</w:t>
            </w:r>
          </w:p>
        </w:tc>
      </w:tr>
      <w:tr w:rsidR="005D5894" w:rsidRPr="00EC49B6" w14:paraId="41E5560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055B45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2F4A58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989863,99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E800FA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2576903,33</w:t>
            </w:r>
          </w:p>
        </w:tc>
      </w:tr>
      <w:tr w:rsidR="005D5894" w:rsidRPr="00EC49B6" w14:paraId="770FB49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6232F9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EE5081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989950,90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3747DE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2576822,33</w:t>
            </w:r>
          </w:p>
        </w:tc>
      </w:tr>
      <w:tr w:rsidR="005D5894" w:rsidRPr="00EC49B6" w14:paraId="1998952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08F768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AC3982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989966,74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CB1BC7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2576839,85</w:t>
            </w:r>
          </w:p>
        </w:tc>
      </w:tr>
      <w:tr w:rsidR="005D5894" w:rsidRPr="00EC49B6" w14:paraId="026E350D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D9DA95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475673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989924,23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70553D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2576877,60</w:t>
            </w:r>
          </w:p>
        </w:tc>
      </w:tr>
      <w:tr w:rsidR="005D5894" w:rsidRPr="00EC49B6" w14:paraId="6740E37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8F5F44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EAA6A9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989958,73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AC734C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2576878,92</w:t>
            </w:r>
          </w:p>
        </w:tc>
      </w:tr>
      <w:tr w:rsidR="005D5894" w:rsidRPr="00EC49B6" w14:paraId="75EF2AC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F62AA3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728C7F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990001,94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28CFDB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2576810,27</w:t>
            </w:r>
          </w:p>
        </w:tc>
      </w:tr>
      <w:tr w:rsidR="005D5894" w:rsidRPr="00EC49B6" w14:paraId="11548F3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348FC7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2097E6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989986,01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142F8E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2576791,90</w:t>
            </w:r>
          </w:p>
        </w:tc>
      </w:tr>
      <w:tr w:rsidR="005D5894" w:rsidRPr="00EC49B6" w14:paraId="317D6AB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405FE4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4F8BB7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990045,74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53C9DC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2576740,14</w:t>
            </w:r>
          </w:p>
        </w:tc>
      </w:tr>
      <w:tr w:rsidR="005D5894" w:rsidRPr="00EC49B6" w14:paraId="51CB187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3744B9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84E0E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990060,81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7B40FB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2576757,53</w:t>
            </w:r>
          </w:p>
        </w:tc>
      </w:tr>
      <w:tr w:rsidR="005D5894" w:rsidRPr="00EC49B6" w14:paraId="4B8E1B3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775C61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C3E850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990048,59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581470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2576768,11</w:t>
            </w:r>
          </w:p>
        </w:tc>
      </w:tr>
      <w:tr w:rsidR="005D5894" w:rsidRPr="00EC49B6" w14:paraId="635B9E3D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5B7517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4BC3FE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989967,89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4ED6C2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2576896,28</w:t>
            </w:r>
          </w:p>
        </w:tc>
      </w:tr>
      <w:tr w:rsidR="005D5894" w:rsidRPr="00EC49B6" w14:paraId="2A4E203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CD2643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E5BC54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989917,71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1AC4E8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2576894,36</w:t>
            </w:r>
          </w:p>
        </w:tc>
      </w:tr>
      <w:tr w:rsidR="005D5894" w:rsidRPr="00EC49B6" w14:paraId="753D682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23678C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EC551B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989807,37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2DD0CB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2576996,54</w:t>
            </w:r>
          </w:p>
        </w:tc>
      </w:tr>
      <w:tr w:rsidR="005D5894" w:rsidRPr="00EC49B6" w14:paraId="5C5F61A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FD259D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3CCA52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989830,38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CE9B2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2577050,36</w:t>
            </w:r>
          </w:p>
        </w:tc>
      </w:tr>
      <w:tr w:rsidR="005D5894" w:rsidRPr="00EC49B6" w14:paraId="45EFF6A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231220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1F407E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989852,34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9E088E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2577086,64</w:t>
            </w:r>
          </w:p>
        </w:tc>
      </w:tr>
      <w:tr w:rsidR="005D5894" w:rsidRPr="00EC49B6" w14:paraId="20A8CD2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1D6597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733A45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989912,59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334839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2577122,10</w:t>
            </w:r>
          </w:p>
        </w:tc>
      </w:tr>
      <w:tr w:rsidR="005D5894" w:rsidRPr="00EC49B6" w14:paraId="5ED8986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6D281A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4C561A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989997,41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340FA8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2577170,00</w:t>
            </w:r>
          </w:p>
        </w:tc>
      </w:tr>
      <w:tr w:rsidR="005D5894" w:rsidRPr="00EC49B6" w14:paraId="4025BC5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65AEB6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905954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989980,98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63D7E5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2577201,20</w:t>
            </w:r>
          </w:p>
        </w:tc>
      </w:tr>
      <w:tr w:rsidR="005D5894" w:rsidRPr="00EC49B6" w14:paraId="54DE469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2B7D19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0F0623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989969,77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0F512C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2577221,94</w:t>
            </w:r>
          </w:p>
        </w:tc>
      </w:tr>
      <w:tr w:rsidR="005D5894" w:rsidRPr="00EC49B6" w14:paraId="711A4CA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E47EB9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82532F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1006600,39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621933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2577508,59</w:t>
            </w:r>
          </w:p>
        </w:tc>
      </w:tr>
      <w:tr w:rsidR="005D5894" w:rsidRPr="00EC49B6" w14:paraId="3998C2A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8FB4CB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BBA6B7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1006535,68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9BA429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2577493,98</w:t>
            </w:r>
          </w:p>
        </w:tc>
      </w:tr>
      <w:tr w:rsidR="005D5894" w:rsidRPr="00EC49B6" w14:paraId="7F014D4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470D59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7BFCA6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1006528,58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3C5314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2577315,46</w:t>
            </w:r>
          </w:p>
        </w:tc>
      </w:tr>
      <w:tr w:rsidR="005D5894" w:rsidRPr="00EC49B6" w14:paraId="00403C6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FFEBC1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A829EC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1006525,16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0127C8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2577289,53</w:t>
            </w:r>
          </w:p>
        </w:tc>
      </w:tr>
      <w:tr w:rsidR="005D5894" w:rsidRPr="00EC49B6" w14:paraId="61E6BCC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B59405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A05063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1006509,05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DCB78D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2577218,41</w:t>
            </w:r>
          </w:p>
        </w:tc>
      </w:tr>
      <w:tr w:rsidR="005D5894" w:rsidRPr="00EC49B6" w14:paraId="388FC06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BE5B3E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6337DE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1006400,44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0730B9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2577149,86</w:t>
            </w:r>
          </w:p>
        </w:tc>
      </w:tr>
      <w:tr w:rsidR="005D5894" w:rsidRPr="00EC49B6" w14:paraId="26BDC77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DD4D32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8B598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1006403,61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995E6A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2577069,33</w:t>
            </w:r>
          </w:p>
        </w:tc>
      </w:tr>
      <w:tr w:rsidR="005D5894" w:rsidRPr="00EC49B6" w14:paraId="6B0F9B5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99B032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AD54CA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1006430,68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3EAA02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2577068,11</w:t>
            </w:r>
          </w:p>
        </w:tc>
      </w:tr>
      <w:tr w:rsidR="005D5894" w:rsidRPr="00EC49B6" w14:paraId="6FA782B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0C72CE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4125AB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1006431,44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F2F965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2577106,92</w:t>
            </w:r>
          </w:p>
        </w:tc>
      </w:tr>
      <w:tr w:rsidR="005D5894" w:rsidRPr="00EC49B6" w14:paraId="12F2166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84E6AA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35EE0F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1006442,46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9EA0C9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2577125,19</w:t>
            </w:r>
          </w:p>
        </w:tc>
      </w:tr>
      <w:tr w:rsidR="005D5894" w:rsidRPr="00EC49B6" w14:paraId="46742B89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C518E6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D11FB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1006535,74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4B9C98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2577194,51</w:t>
            </w:r>
          </w:p>
        </w:tc>
      </w:tr>
      <w:tr w:rsidR="005D5894" w:rsidRPr="00EC49B6" w14:paraId="44043D6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1B7002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48DF31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1006561,04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4B4B80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2577270,60</w:t>
            </w:r>
          </w:p>
        </w:tc>
      </w:tr>
      <w:tr w:rsidR="005D5894" w:rsidRPr="00EC49B6" w14:paraId="2EC550A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1B585D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BDC83F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1006568,89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5C0568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2577464,47</w:t>
            </w:r>
          </w:p>
        </w:tc>
      </w:tr>
      <w:tr w:rsidR="005D5894" w:rsidRPr="00EC49B6" w14:paraId="7B3655F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2B463B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D6375F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1006606,33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BB288C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2577482,25</w:t>
            </w:r>
          </w:p>
        </w:tc>
      </w:tr>
      <w:tr w:rsidR="005D5894" w:rsidRPr="00EC49B6" w14:paraId="6F61339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E8DDC5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34B0B8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1010800,73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106727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2577028,29</w:t>
            </w:r>
          </w:p>
        </w:tc>
      </w:tr>
      <w:tr w:rsidR="005D5894" w:rsidRPr="00EC49B6" w14:paraId="58F5261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F04055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84D9A8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1010791,90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42DB7E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2577013,10</w:t>
            </w:r>
          </w:p>
        </w:tc>
      </w:tr>
      <w:tr w:rsidR="005D5894" w:rsidRPr="00EC49B6" w14:paraId="739AD4D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FC2D58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087B84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1010807,02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1B6244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2577003,42</w:t>
            </w:r>
          </w:p>
        </w:tc>
      </w:tr>
      <w:tr w:rsidR="005D5894" w:rsidRPr="00EC49B6" w14:paraId="0B1EAD1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5E43D0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007332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1010809,21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F423CA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2576982,66</w:t>
            </w:r>
          </w:p>
        </w:tc>
      </w:tr>
      <w:tr w:rsidR="005D5894" w:rsidRPr="00EC49B6" w14:paraId="4C77024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2E20E1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543429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1010804,40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05DE06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2576898,33</w:t>
            </w:r>
          </w:p>
        </w:tc>
      </w:tr>
      <w:tr w:rsidR="005D5894" w:rsidRPr="00EC49B6" w14:paraId="06F57DF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C9F010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AF691C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1010803,45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0444AC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2576897,39</w:t>
            </w:r>
          </w:p>
        </w:tc>
      </w:tr>
      <w:tr w:rsidR="005D5894" w:rsidRPr="00EC49B6" w14:paraId="0BD39EF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2ED9C0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087C70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1010792,11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3EC505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2576896,94</w:t>
            </w:r>
          </w:p>
        </w:tc>
      </w:tr>
      <w:tr w:rsidR="005D5894" w:rsidRPr="00EC49B6" w14:paraId="42E5A06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085E60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BD7AB1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1010790,01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BCC2CF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2576878,03</w:t>
            </w:r>
          </w:p>
        </w:tc>
      </w:tr>
      <w:tr w:rsidR="005D5894" w:rsidRPr="00EC49B6" w14:paraId="2268861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E474A6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FD8FE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1010789,45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D8780E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2576867,34</w:t>
            </w:r>
          </w:p>
        </w:tc>
      </w:tr>
      <w:tr w:rsidR="005D5894" w:rsidRPr="00EC49B6" w14:paraId="35D9675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EED035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5A5D21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1010790,75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5785EC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2576865,87</w:t>
            </w:r>
          </w:p>
        </w:tc>
      </w:tr>
      <w:tr w:rsidR="005D5894" w:rsidRPr="00EC49B6" w14:paraId="650E8A2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05D528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7342FE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1010790,75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81DA9F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2576865,89</w:t>
            </w:r>
          </w:p>
        </w:tc>
      </w:tr>
      <w:tr w:rsidR="005D5894" w:rsidRPr="00EC49B6" w14:paraId="6304D34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9D5D13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AC7A11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1010802,07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77BCA1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2576853,21</w:t>
            </w:r>
          </w:p>
        </w:tc>
      </w:tr>
      <w:tr w:rsidR="005D5894" w:rsidRPr="00EC49B6" w14:paraId="4015B39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B2A65F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496BBC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1010802,05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5AD9AB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2576853,21</w:t>
            </w:r>
          </w:p>
        </w:tc>
      </w:tr>
      <w:tr w:rsidR="005D5894" w:rsidRPr="00EC49B6" w14:paraId="761831A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B96FEB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AB6BD6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1010805,63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F8CC2C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2576849,20</w:t>
            </w:r>
          </w:p>
        </w:tc>
      </w:tr>
      <w:tr w:rsidR="005D5894" w:rsidRPr="00EC49B6" w14:paraId="20A16B5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9353E0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A98E66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1010813,77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6CC248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2576863,65</w:t>
            </w:r>
          </w:p>
        </w:tc>
      </w:tr>
      <w:tr w:rsidR="005D5894" w:rsidRPr="00EC49B6" w14:paraId="3EDD098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B9EBEF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41100F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1010819,75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B5DF71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2576868,98</w:t>
            </w:r>
          </w:p>
        </w:tc>
      </w:tr>
      <w:tr w:rsidR="005D5894" w:rsidRPr="00EC49B6" w14:paraId="5D6660F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0C2F6D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283EFB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1010820,09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A9125D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2576874,87</w:t>
            </w:r>
          </w:p>
        </w:tc>
      </w:tr>
      <w:tr w:rsidR="005D5894" w:rsidRPr="00EC49B6" w14:paraId="76C04E99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BA2706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1BEA0E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1010827,74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930231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2576891,97</w:t>
            </w:r>
          </w:p>
        </w:tc>
      </w:tr>
      <w:tr w:rsidR="005D5894" w:rsidRPr="00EC49B6" w14:paraId="0EFE737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A944AD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6077B9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1010833,14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81DEC4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2576909,83</w:t>
            </w:r>
          </w:p>
        </w:tc>
      </w:tr>
      <w:tr w:rsidR="005D5894" w:rsidRPr="00EC49B6" w14:paraId="595B02D2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2A0E9A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231BAA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1010836,42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8D2C84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2576925,14</w:t>
            </w:r>
          </w:p>
        </w:tc>
      </w:tr>
      <w:tr w:rsidR="005D5894" w:rsidRPr="00EC49B6" w14:paraId="7088DD7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38822C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8AA389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1010832,64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54A5AC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2576926,02</w:t>
            </w:r>
          </w:p>
        </w:tc>
      </w:tr>
      <w:tr w:rsidR="005D5894" w:rsidRPr="00EC49B6" w14:paraId="441BC3C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DA58E1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348596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1010835,64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99995F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2576951,49</w:t>
            </w:r>
          </w:p>
        </w:tc>
      </w:tr>
      <w:tr w:rsidR="005D5894" w:rsidRPr="00EC49B6" w14:paraId="07B404F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832A45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9D6E7B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1010828,13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484DA3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2577022,44</w:t>
            </w:r>
          </w:p>
        </w:tc>
      </w:tr>
      <w:tr w:rsidR="005D5894" w:rsidRPr="00EC49B6" w14:paraId="7C12ED0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02F25D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BCA6B3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990174,54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F80D25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2575958,97</w:t>
            </w:r>
          </w:p>
        </w:tc>
      </w:tr>
      <w:tr w:rsidR="005D5894" w:rsidRPr="00EC49B6" w14:paraId="7584BB0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D1C556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3050FE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990157,99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43F253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2575946,19</w:t>
            </w:r>
          </w:p>
        </w:tc>
      </w:tr>
      <w:tr w:rsidR="005D5894" w:rsidRPr="00EC49B6" w14:paraId="70184CE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008C16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AF08AF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990136,50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910444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2575925,79</w:t>
            </w:r>
          </w:p>
        </w:tc>
      </w:tr>
      <w:tr w:rsidR="005D5894" w:rsidRPr="00EC49B6" w14:paraId="5E8EEFE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F4B367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374AF6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990138,58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E7A8D6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2575923,76</w:t>
            </w:r>
          </w:p>
        </w:tc>
      </w:tr>
      <w:tr w:rsidR="005D5894" w:rsidRPr="00EC49B6" w14:paraId="191B2CE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C970C3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9BCB83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990150,52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7F47AE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2575911,65</w:t>
            </w:r>
          </w:p>
        </w:tc>
      </w:tr>
      <w:tr w:rsidR="005D5894" w:rsidRPr="00EC49B6" w14:paraId="667044C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29797D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CA8730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990152,68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55203F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2575909,45</w:t>
            </w:r>
          </w:p>
        </w:tc>
      </w:tr>
      <w:tr w:rsidR="005D5894" w:rsidRPr="00EC49B6" w14:paraId="244DF0B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C0B329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4A018A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990156,52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CDEA43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2575913,23</w:t>
            </w:r>
          </w:p>
        </w:tc>
      </w:tr>
      <w:tr w:rsidR="005D5894" w:rsidRPr="00EC49B6" w14:paraId="581B62C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D18CBE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B52A5C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990165,42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CAE5C6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2575920,94</w:t>
            </w:r>
          </w:p>
        </w:tc>
      </w:tr>
      <w:tr w:rsidR="005D5894" w:rsidRPr="00EC49B6" w14:paraId="2C62965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DA8A50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9D02E1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990171,00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28466A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2575926,63</w:t>
            </w:r>
          </w:p>
        </w:tc>
      </w:tr>
      <w:tr w:rsidR="005D5894" w:rsidRPr="00EC49B6" w14:paraId="31421FF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D2D7B1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4D908A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990260,17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52D2DC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2575835,48</w:t>
            </w:r>
          </w:p>
        </w:tc>
      </w:tr>
      <w:tr w:rsidR="005D5894" w:rsidRPr="00EC49B6" w14:paraId="11785BB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0D0CCB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54AC36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990262,35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0380DD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2575837,63</w:t>
            </w:r>
          </w:p>
        </w:tc>
      </w:tr>
      <w:tr w:rsidR="005D5894" w:rsidRPr="00EC49B6" w14:paraId="22E1B92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162FDB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DACB3A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990274,48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5748A1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2575849,54</w:t>
            </w:r>
          </w:p>
        </w:tc>
      </w:tr>
      <w:tr w:rsidR="005D5894" w:rsidRPr="00EC49B6" w14:paraId="36D5D80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8897E4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DBEA44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990276,59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5B188B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2575851,60</w:t>
            </w:r>
          </w:p>
        </w:tc>
      </w:tr>
      <w:tr w:rsidR="005D5894" w:rsidRPr="00EC49B6" w14:paraId="5F61DA8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4CD436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19FD5D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990269,34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BDB192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2575862,20</w:t>
            </w:r>
          </w:p>
        </w:tc>
      </w:tr>
      <w:tr w:rsidR="005D5894" w:rsidRPr="00EC49B6" w14:paraId="33DDFD2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808EDD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99A376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1008420,57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C4CA83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2577063,20</w:t>
            </w:r>
          </w:p>
        </w:tc>
      </w:tr>
      <w:tr w:rsidR="005D5894" w:rsidRPr="00EC49B6" w14:paraId="6DD4435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644A8D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30E0F6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1008418,12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D70DCD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2577011,97</w:t>
            </w:r>
          </w:p>
        </w:tc>
      </w:tr>
      <w:tr w:rsidR="005D5894" w:rsidRPr="00EC49B6" w14:paraId="5DC8039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32980B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A3A861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1008414,26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236723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2577008,58</w:t>
            </w:r>
          </w:p>
        </w:tc>
      </w:tr>
      <w:tr w:rsidR="005D5894" w:rsidRPr="00EC49B6" w14:paraId="0FD83864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D3DA0E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0518AF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1008407,23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34DEF0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2576876,84</w:t>
            </w:r>
          </w:p>
        </w:tc>
      </w:tr>
      <w:tr w:rsidR="005D5894" w:rsidRPr="00EC49B6" w14:paraId="51D9704D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4F7FB3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86D513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1008434,19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4D2462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2576875,35</w:t>
            </w:r>
          </w:p>
        </w:tc>
      </w:tr>
      <w:tr w:rsidR="005D5894" w:rsidRPr="00EC49B6" w14:paraId="30346E1D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DB60DA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C372ED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1008437,79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C0CC02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2576911,91</w:t>
            </w:r>
          </w:p>
        </w:tc>
      </w:tr>
      <w:tr w:rsidR="005D5894" w:rsidRPr="00EC49B6" w14:paraId="2D98712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6710F1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A5E082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1008440,56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46ABB1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2576949,89</w:t>
            </w:r>
          </w:p>
        </w:tc>
      </w:tr>
      <w:tr w:rsidR="005D5894" w:rsidRPr="00EC49B6" w14:paraId="6D0B7A3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C3961B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066C26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1008440,78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13D059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2576978,49</w:t>
            </w:r>
          </w:p>
        </w:tc>
      </w:tr>
      <w:tr w:rsidR="005D5894" w:rsidRPr="00EC49B6" w14:paraId="10F230F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C5BA6E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31FDF7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1008441,23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8CD8EF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2577003,77</w:t>
            </w:r>
          </w:p>
        </w:tc>
      </w:tr>
      <w:tr w:rsidR="005D5894" w:rsidRPr="00EC49B6" w14:paraId="69787FD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64D0CA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4EC5BB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1008427,75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A87093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2577004,50</w:t>
            </w:r>
          </w:p>
        </w:tc>
      </w:tr>
      <w:tr w:rsidR="005D5894" w:rsidRPr="00EC49B6" w14:paraId="6930A0F9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ECDD35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931A83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1008430,36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10E35B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2577062,70</w:t>
            </w:r>
          </w:p>
        </w:tc>
      </w:tr>
      <w:tr w:rsidR="005D5894" w:rsidRPr="00EC49B6" w14:paraId="368E2AB3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99C605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F28314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992241,52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3F69A6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2578491,69</w:t>
            </w:r>
          </w:p>
        </w:tc>
      </w:tr>
      <w:tr w:rsidR="005D5894" w:rsidRPr="00EC49B6" w14:paraId="64B0511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708E13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AB563D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992225,55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BC4B71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2578485,88</w:t>
            </w:r>
          </w:p>
        </w:tc>
      </w:tr>
      <w:tr w:rsidR="005D5894" w:rsidRPr="00EC49B6" w14:paraId="55DE2EF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B2466A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E82F97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992229,35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1A870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2578475,64</w:t>
            </w:r>
          </w:p>
        </w:tc>
      </w:tr>
      <w:tr w:rsidR="005D5894" w:rsidRPr="00EC49B6" w14:paraId="3BC5897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7BD31B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02A28B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992231,56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C6863B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2578469,48</w:t>
            </w:r>
          </w:p>
        </w:tc>
      </w:tr>
      <w:tr w:rsidR="005D5894" w:rsidRPr="00EC49B6" w14:paraId="0F35470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24387AD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5CD82A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992237,51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581A979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2578453,01</w:t>
            </w:r>
          </w:p>
        </w:tc>
      </w:tr>
      <w:tr w:rsidR="005D5894" w:rsidRPr="00EC49B6" w14:paraId="220C2A35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9F3B27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512328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992258,86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62A5BB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2578397,81</w:t>
            </w:r>
          </w:p>
        </w:tc>
      </w:tr>
      <w:tr w:rsidR="005D5894" w:rsidRPr="00EC49B6" w14:paraId="71AC8B9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7BC00BB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274D8B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992264,13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7AB4CC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2578372,22</w:t>
            </w:r>
          </w:p>
        </w:tc>
      </w:tr>
      <w:tr w:rsidR="005D5894" w:rsidRPr="00EC49B6" w14:paraId="23DA07D9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374D76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47894D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992260,53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0F1B5D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2578370,31</w:t>
            </w:r>
          </w:p>
        </w:tc>
      </w:tr>
      <w:tr w:rsidR="005D5894" w:rsidRPr="00EC49B6" w14:paraId="57DDB6A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E6BC44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н188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755DDB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992254,31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426998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2578368,96</w:t>
            </w:r>
          </w:p>
        </w:tc>
      </w:tr>
      <w:tr w:rsidR="005D5894" w:rsidRPr="00EC49B6" w14:paraId="60BE9ECB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FB4E4E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9BD7F2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992257,94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5C2E45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2578352,34</w:t>
            </w:r>
          </w:p>
        </w:tc>
      </w:tr>
      <w:tr w:rsidR="005D5894" w:rsidRPr="00EC49B6" w14:paraId="2A622872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BDEACA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891A95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992289,77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71ACE1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2578359,30</w:t>
            </w:r>
          </w:p>
        </w:tc>
      </w:tr>
      <w:tr w:rsidR="005D5894" w:rsidRPr="00EC49B6" w14:paraId="7CA3D70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2B6653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A55097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992282,51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B587C4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2578392,64</w:t>
            </w:r>
          </w:p>
        </w:tc>
      </w:tr>
      <w:tr w:rsidR="005D5894" w:rsidRPr="00EC49B6" w14:paraId="6E000E0C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47C11D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6C51BE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992275,83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2CB581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2578414,99</w:t>
            </w:r>
          </w:p>
        </w:tc>
      </w:tr>
      <w:tr w:rsidR="005D5894" w:rsidRPr="00EC49B6" w14:paraId="320585B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327E76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CE6579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992264,99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BBAA2D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2578443,28</w:t>
            </w:r>
          </w:p>
        </w:tc>
      </w:tr>
      <w:tr w:rsidR="005D5894" w:rsidRPr="00EC49B6" w14:paraId="2F5CC9F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8E8A4F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00E45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992260,37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E7A92C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2578454,01</w:t>
            </w:r>
          </w:p>
        </w:tc>
      </w:tr>
      <w:tr w:rsidR="005D5894" w:rsidRPr="00EC49B6" w14:paraId="6901F36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5BC9FA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045E03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992254,73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3B6DB2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2578464,82</w:t>
            </w:r>
          </w:p>
        </w:tc>
      </w:tr>
      <w:tr w:rsidR="005D5894" w:rsidRPr="00EC49B6" w14:paraId="35A64A68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AE2CFC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A48B9F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992248,53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312071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2578474,76</w:t>
            </w:r>
          </w:p>
        </w:tc>
      </w:tr>
      <w:tr w:rsidR="005D5894" w:rsidRPr="00EC49B6" w14:paraId="16D2562E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47813DD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42E349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992246,82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BA3D294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2578477,27</w:t>
            </w:r>
          </w:p>
        </w:tc>
      </w:tr>
      <w:tr w:rsidR="005D5894" w:rsidRPr="00EC49B6" w14:paraId="7E119CB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E40D11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н198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7A249E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992244,76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67FA07F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2578482,08</w:t>
            </w:r>
          </w:p>
        </w:tc>
      </w:tr>
      <w:tr w:rsidR="005D5894" w:rsidRPr="00EC49B6" w14:paraId="1D770A77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04B746CC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623B9E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999081,37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39EC84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2578738,41</w:t>
            </w:r>
          </w:p>
        </w:tc>
      </w:tr>
      <w:tr w:rsidR="005D5894" w:rsidRPr="00EC49B6" w14:paraId="7EF95EC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7AD93E8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н200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B41F12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999067,29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BCD531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2578729,05</w:t>
            </w:r>
          </w:p>
        </w:tc>
      </w:tr>
      <w:tr w:rsidR="005D5894" w:rsidRPr="00EC49B6" w14:paraId="283C7816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FB73A03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н201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339670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999065,46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C32142A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2578730,31</w:t>
            </w:r>
          </w:p>
        </w:tc>
      </w:tr>
      <w:tr w:rsidR="005D5894" w:rsidRPr="00EC49B6" w14:paraId="0083BD1D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32D79BF7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н202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4872082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999056,39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1EF6E38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2578714,92</w:t>
            </w:r>
          </w:p>
        </w:tc>
      </w:tr>
      <w:tr w:rsidR="005D5894" w:rsidRPr="00EC49B6" w14:paraId="1AC1F5DA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8FAB9CE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н203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5B6FD7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999081,67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782767B1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2578698,32</w:t>
            </w:r>
          </w:p>
        </w:tc>
      </w:tr>
      <w:tr w:rsidR="005D5894" w:rsidRPr="00EC49B6" w14:paraId="0D327B9F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1E016C1D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379D45B0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999118,54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78750C6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2578698,39</w:t>
            </w:r>
          </w:p>
        </w:tc>
      </w:tr>
      <w:tr w:rsidR="005D5894" w:rsidRPr="00EC49B6" w14:paraId="4ABD3BC0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64BD455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н205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C1B39B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999139,59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4B81B9AF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2578690,57</w:t>
            </w:r>
          </w:p>
        </w:tc>
      </w:tr>
      <w:tr w:rsidR="005D5894" w:rsidRPr="00EC49B6" w14:paraId="1F10E5E1" w14:textId="77777777" w:rsidTr="00631207">
        <w:trPr>
          <w:trHeight w:val="240"/>
        </w:trPr>
        <w:tc>
          <w:tcPr>
            <w:tcW w:w="958" w:type="dxa"/>
            <w:shd w:val="clear" w:color="auto" w:fill="auto"/>
            <w:noWrap/>
            <w:vAlign w:val="center"/>
            <w:hideMark/>
          </w:tcPr>
          <w:p w14:paraId="58AA1209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н206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0F82C295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999149,79</w:t>
            </w:r>
          </w:p>
        </w:tc>
        <w:tc>
          <w:tcPr>
            <w:tcW w:w="1546" w:type="dxa"/>
            <w:shd w:val="clear" w:color="auto" w:fill="auto"/>
            <w:noWrap/>
            <w:vAlign w:val="center"/>
            <w:hideMark/>
          </w:tcPr>
          <w:p w14:paraId="266F8368" w14:textId="77777777" w:rsidR="005D5894" w:rsidRPr="00EC49B6" w:rsidRDefault="005D589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2578704,48</w:t>
            </w:r>
          </w:p>
        </w:tc>
      </w:tr>
    </w:tbl>
    <w:p w14:paraId="664FABF2" w14:textId="77777777" w:rsidR="00DC65AA" w:rsidRPr="00EC49B6" w:rsidRDefault="00DC65AA" w:rsidP="00EC49B6">
      <w:pPr>
        <w:rPr>
          <w:sz w:val="28"/>
          <w:szCs w:val="28"/>
          <w:lang w:eastAsia="en-US"/>
        </w:rPr>
        <w:sectPr w:rsidR="00DC65AA" w:rsidRPr="00EC49B6" w:rsidSect="00DC65AA">
          <w:type w:val="continuous"/>
          <w:pgSz w:w="11906" w:h="16838" w:code="9"/>
          <w:pgMar w:top="1106" w:right="568" w:bottom="426" w:left="1560" w:header="570" w:footer="332" w:gutter="0"/>
          <w:cols w:num="3" w:space="720"/>
          <w:docGrid w:linePitch="272"/>
        </w:sectPr>
      </w:pPr>
    </w:p>
    <w:p w14:paraId="1984607F" w14:textId="5FCB7FD6" w:rsidR="008E4A44" w:rsidRPr="00EC49B6" w:rsidRDefault="008E4A44" w:rsidP="00EC49B6">
      <w:pPr>
        <w:pStyle w:val="21"/>
        <w:jc w:val="both"/>
        <w:rPr>
          <w:b w:val="0"/>
          <w:sz w:val="28"/>
          <w:szCs w:val="28"/>
        </w:rPr>
      </w:pPr>
      <w:bookmarkStart w:id="11" w:name="_Toc100310810"/>
      <w:bookmarkEnd w:id="9"/>
      <w:r w:rsidRPr="00EC49B6">
        <w:rPr>
          <w:b w:val="0"/>
          <w:sz w:val="28"/>
          <w:szCs w:val="28"/>
        </w:rPr>
        <w:lastRenderedPageBreak/>
        <w:t xml:space="preserve">Перечень </w:t>
      </w:r>
      <w:r w:rsidR="00D54B6F" w:rsidRPr="00EC49B6">
        <w:rPr>
          <w:b w:val="0"/>
          <w:sz w:val="28"/>
          <w:szCs w:val="28"/>
        </w:rPr>
        <w:t>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11"/>
    </w:p>
    <w:p w14:paraId="0676AC1A" w14:textId="77777777" w:rsidR="00BB6B2F" w:rsidRPr="00EC49B6" w:rsidRDefault="00BB6B2F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Линейные объекты, подлежащих переносу (переустройству) из зон планируемого размещения линейных объектов, отсутствуют.</w:t>
      </w:r>
    </w:p>
    <w:p w14:paraId="11B50B42" w14:textId="323EABC0" w:rsidR="008E4A44" w:rsidRPr="00EC49B6" w:rsidRDefault="008E4A44" w:rsidP="00EC49B6">
      <w:pPr>
        <w:pStyle w:val="21"/>
        <w:numPr>
          <w:ilvl w:val="0"/>
          <w:numId w:val="32"/>
        </w:numPr>
        <w:jc w:val="both"/>
        <w:rPr>
          <w:b w:val="0"/>
          <w:sz w:val="28"/>
          <w:szCs w:val="28"/>
        </w:rPr>
      </w:pPr>
      <w:bookmarkStart w:id="12" w:name="_Toc100310811"/>
      <w:r w:rsidRPr="00EC49B6">
        <w:rPr>
          <w:b w:val="0"/>
          <w:sz w:val="28"/>
          <w:szCs w:val="28"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12"/>
    </w:p>
    <w:p w14:paraId="697DA416" w14:textId="77777777" w:rsidR="004F6DBD" w:rsidRPr="00EC49B6" w:rsidRDefault="004F6DBD" w:rsidP="00EC49B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14:paraId="140CDA47" w14:textId="77777777" w:rsidR="004F6DBD" w:rsidRPr="00EC49B6" w:rsidRDefault="004F6DBD" w:rsidP="00EC49B6">
      <w:pPr>
        <w:ind w:firstLine="709"/>
        <w:jc w:val="both"/>
        <w:rPr>
          <w:color w:val="000000"/>
          <w:sz w:val="28"/>
          <w:szCs w:val="28"/>
        </w:rPr>
      </w:pPr>
      <w:r w:rsidRPr="00EC49B6">
        <w:rPr>
          <w:sz w:val="28"/>
          <w:szCs w:val="28"/>
        </w:rPr>
        <w:t xml:space="preserve">Фактически испрашиваемая площадь по проекту составляет </w:t>
      </w:r>
      <w:r w:rsidR="00CC5DA3" w:rsidRPr="00EC49B6">
        <w:rPr>
          <w:sz w:val="28"/>
          <w:szCs w:val="28"/>
        </w:rPr>
        <w:t xml:space="preserve">11,0737 </w:t>
      </w:r>
      <w:r w:rsidRPr="00EC49B6">
        <w:rPr>
          <w:sz w:val="28"/>
          <w:szCs w:val="28"/>
        </w:rPr>
        <w:t xml:space="preserve">га, из них </w:t>
      </w:r>
      <w:r w:rsidR="00721239" w:rsidRPr="00EC49B6">
        <w:rPr>
          <w:sz w:val="28"/>
          <w:szCs w:val="28"/>
        </w:rPr>
        <w:t>4,</w:t>
      </w:r>
      <w:r w:rsidR="00F560BB" w:rsidRPr="00EC49B6">
        <w:rPr>
          <w:sz w:val="28"/>
          <w:szCs w:val="28"/>
        </w:rPr>
        <w:t>6004</w:t>
      </w:r>
      <w:r w:rsidR="008D31C6" w:rsidRPr="00EC49B6">
        <w:rPr>
          <w:sz w:val="28"/>
          <w:szCs w:val="28"/>
        </w:rPr>
        <w:t xml:space="preserve"> </w:t>
      </w:r>
      <w:r w:rsidR="00256E6F" w:rsidRPr="00EC49B6">
        <w:rPr>
          <w:sz w:val="28"/>
          <w:szCs w:val="28"/>
        </w:rPr>
        <w:t xml:space="preserve">га </w:t>
      </w:r>
      <w:r w:rsidRPr="00EC49B6">
        <w:rPr>
          <w:sz w:val="28"/>
          <w:szCs w:val="28"/>
        </w:rPr>
        <w:t>вновь отводимые земельные участки</w:t>
      </w:r>
      <w:r w:rsidR="00481B95" w:rsidRPr="00EC49B6">
        <w:rPr>
          <w:sz w:val="28"/>
          <w:szCs w:val="28"/>
        </w:rPr>
        <w:t xml:space="preserve"> (на землях лесного фонда </w:t>
      </w:r>
      <w:r w:rsidR="00CC5DA3" w:rsidRPr="00EC49B6">
        <w:rPr>
          <w:sz w:val="28"/>
          <w:szCs w:val="28"/>
        </w:rPr>
        <w:t>4,</w:t>
      </w:r>
      <w:r w:rsidR="00F560BB" w:rsidRPr="00EC49B6">
        <w:rPr>
          <w:sz w:val="28"/>
          <w:szCs w:val="28"/>
        </w:rPr>
        <w:t>5738</w:t>
      </w:r>
      <w:r w:rsidR="00CC5DA3" w:rsidRPr="00EC49B6">
        <w:rPr>
          <w:sz w:val="28"/>
          <w:szCs w:val="28"/>
        </w:rPr>
        <w:t xml:space="preserve"> </w:t>
      </w:r>
      <w:proofErr w:type="gramStart"/>
      <w:r w:rsidR="00481B95" w:rsidRPr="00EC49B6">
        <w:rPr>
          <w:sz w:val="28"/>
          <w:szCs w:val="28"/>
        </w:rPr>
        <w:t>га</w:t>
      </w:r>
      <w:r w:rsidR="00CC5DA3" w:rsidRPr="00EC49B6">
        <w:rPr>
          <w:sz w:val="28"/>
          <w:szCs w:val="28"/>
        </w:rPr>
        <w:t>,  на</w:t>
      </w:r>
      <w:proofErr w:type="gramEnd"/>
      <w:r w:rsidR="00CC5DA3" w:rsidRPr="00EC49B6">
        <w:rPr>
          <w:sz w:val="28"/>
          <w:szCs w:val="28"/>
        </w:rPr>
        <w:t xml:space="preserve"> землях запаса 0,</w:t>
      </w:r>
      <w:r w:rsidR="00F560BB" w:rsidRPr="00EC49B6">
        <w:rPr>
          <w:sz w:val="28"/>
          <w:szCs w:val="28"/>
        </w:rPr>
        <w:t>0266</w:t>
      </w:r>
      <w:r w:rsidR="00CC5DA3" w:rsidRPr="00EC49B6">
        <w:rPr>
          <w:sz w:val="28"/>
          <w:szCs w:val="28"/>
        </w:rPr>
        <w:t xml:space="preserve"> га</w:t>
      </w:r>
      <w:r w:rsidR="000B4DD8" w:rsidRPr="00EC49B6">
        <w:rPr>
          <w:sz w:val="28"/>
          <w:szCs w:val="28"/>
        </w:rPr>
        <w:t>)</w:t>
      </w:r>
      <w:r w:rsidR="00CC5DA3" w:rsidRPr="00EC49B6">
        <w:rPr>
          <w:sz w:val="28"/>
          <w:szCs w:val="28"/>
        </w:rPr>
        <w:t>, 6,</w:t>
      </w:r>
      <w:r w:rsidR="00F560BB" w:rsidRPr="00EC49B6">
        <w:rPr>
          <w:sz w:val="28"/>
          <w:szCs w:val="28"/>
        </w:rPr>
        <w:t>4733</w:t>
      </w:r>
      <w:r w:rsidR="00CC5DA3" w:rsidRPr="00EC49B6">
        <w:rPr>
          <w:sz w:val="28"/>
          <w:szCs w:val="28"/>
        </w:rPr>
        <w:t xml:space="preserve"> </w:t>
      </w:r>
      <w:r w:rsidRPr="00EC49B6">
        <w:rPr>
          <w:sz w:val="28"/>
          <w:szCs w:val="28"/>
        </w:rPr>
        <w:t>га участки имеющие права.</w:t>
      </w:r>
    </w:p>
    <w:p w14:paraId="4C1E9A0D" w14:textId="0BFF60C1" w:rsidR="008E4A44" w:rsidRPr="00EC49B6" w:rsidRDefault="008E4A44" w:rsidP="00EC49B6">
      <w:pPr>
        <w:pStyle w:val="21"/>
        <w:numPr>
          <w:ilvl w:val="0"/>
          <w:numId w:val="32"/>
        </w:numPr>
        <w:jc w:val="both"/>
        <w:rPr>
          <w:b w:val="0"/>
          <w:sz w:val="28"/>
          <w:szCs w:val="28"/>
        </w:rPr>
      </w:pPr>
      <w:bookmarkStart w:id="13" w:name="_Toc100310812"/>
      <w:r w:rsidRPr="00EC49B6">
        <w:rPr>
          <w:b w:val="0"/>
          <w:sz w:val="28"/>
          <w:szCs w:val="28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3"/>
    </w:p>
    <w:p w14:paraId="4D08D0C5" w14:textId="77777777" w:rsidR="0053040D" w:rsidRPr="00EC49B6" w:rsidRDefault="00D54B6F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В проектной документации разработаны мероприятия для защиты сохраняемых объектов капитального строительства от возможного негативного воздействия в связи с размещением линейных объектов.</w:t>
      </w:r>
    </w:p>
    <w:p w14:paraId="663DEC8E" w14:textId="77777777" w:rsidR="008E4A44" w:rsidRPr="00EC49B6" w:rsidRDefault="008E4A44" w:rsidP="00EC49B6">
      <w:pPr>
        <w:pStyle w:val="21"/>
        <w:numPr>
          <w:ilvl w:val="1"/>
          <w:numId w:val="32"/>
        </w:numPr>
        <w:jc w:val="both"/>
        <w:rPr>
          <w:b w:val="0"/>
          <w:sz w:val="28"/>
          <w:szCs w:val="28"/>
        </w:rPr>
      </w:pPr>
      <w:bookmarkStart w:id="14" w:name="_Toc100310813"/>
      <w:r w:rsidRPr="00EC49B6">
        <w:rPr>
          <w:b w:val="0"/>
          <w:sz w:val="28"/>
          <w:szCs w:val="28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4"/>
    </w:p>
    <w:p w14:paraId="70A8FF5D" w14:textId="77777777" w:rsidR="00005BC4" w:rsidRPr="00EC49B6" w:rsidRDefault="00EC6EF8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Согласно заключению №</w:t>
      </w:r>
      <w:r w:rsidR="00650F04" w:rsidRPr="00EC49B6">
        <w:rPr>
          <w:sz w:val="28"/>
          <w:szCs w:val="28"/>
        </w:rPr>
        <w:t>2</w:t>
      </w:r>
      <w:r w:rsidR="00E15803" w:rsidRPr="00EC49B6">
        <w:rPr>
          <w:sz w:val="28"/>
          <w:szCs w:val="28"/>
        </w:rPr>
        <w:t>1-6898</w:t>
      </w:r>
      <w:r w:rsidR="00650F04" w:rsidRPr="00EC49B6">
        <w:rPr>
          <w:sz w:val="28"/>
          <w:szCs w:val="28"/>
        </w:rPr>
        <w:t xml:space="preserve"> </w:t>
      </w:r>
      <w:r w:rsidR="00B34A29" w:rsidRPr="00EC49B6">
        <w:rPr>
          <w:sz w:val="28"/>
          <w:szCs w:val="28"/>
        </w:rPr>
        <w:t>службы государственной охраны объектов культ</w:t>
      </w:r>
      <w:r w:rsidR="00AC5ADB" w:rsidRPr="00EC49B6">
        <w:rPr>
          <w:sz w:val="28"/>
          <w:szCs w:val="28"/>
        </w:rPr>
        <w:t xml:space="preserve">урного наследия ХМАО – Югры от </w:t>
      </w:r>
      <w:r w:rsidR="00E15803" w:rsidRPr="00EC49B6">
        <w:rPr>
          <w:sz w:val="28"/>
          <w:szCs w:val="28"/>
        </w:rPr>
        <w:t>28.12.2021</w:t>
      </w:r>
      <w:r w:rsidR="00B34A29" w:rsidRPr="00EC49B6">
        <w:rPr>
          <w:sz w:val="28"/>
          <w:szCs w:val="28"/>
        </w:rPr>
        <w:t xml:space="preserve"> года в границах </w:t>
      </w:r>
      <w:proofErr w:type="gramStart"/>
      <w:r w:rsidR="00B34A29" w:rsidRPr="00EC49B6">
        <w:rPr>
          <w:sz w:val="28"/>
          <w:szCs w:val="28"/>
        </w:rPr>
        <w:t>участка,  испрашиваемого</w:t>
      </w:r>
      <w:proofErr w:type="gramEnd"/>
      <w:r w:rsidR="00B34A29" w:rsidRPr="00EC49B6">
        <w:rPr>
          <w:sz w:val="28"/>
          <w:szCs w:val="28"/>
        </w:rPr>
        <w:t xml:space="preserve"> под хозяйственную деятельность объекты культурного наследия, объекты, обладающие признаками объекта культурного наследия, территории, обладающие признаками достопримечательного места (перспективные и малоперспективные историко-культурные зоны) не выявлены.</w:t>
      </w:r>
      <w:r w:rsidR="00005BC4" w:rsidRPr="00EC49B6">
        <w:rPr>
          <w:sz w:val="28"/>
          <w:szCs w:val="28"/>
        </w:rPr>
        <w:t xml:space="preserve"> Проектируемый объект </w:t>
      </w:r>
      <w:r w:rsidR="0089324D" w:rsidRPr="00EC49B6">
        <w:rPr>
          <w:sz w:val="28"/>
          <w:szCs w:val="28"/>
        </w:rPr>
        <w:t xml:space="preserve">не </w:t>
      </w:r>
      <w:r w:rsidR="00005BC4" w:rsidRPr="00EC49B6">
        <w:rPr>
          <w:sz w:val="28"/>
          <w:szCs w:val="28"/>
        </w:rPr>
        <w:t>попадает в границы территорий традиционного природопользования коренных малочисленных народов Севера регионального значения.</w:t>
      </w:r>
      <w:r w:rsidR="008E7915" w:rsidRPr="00EC49B6">
        <w:rPr>
          <w:sz w:val="28"/>
          <w:szCs w:val="28"/>
        </w:rPr>
        <w:t xml:space="preserve"> </w:t>
      </w:r>
    </w:p>
    <w:p w14:paraId="1E5995B0" w14:textId="77777777" w:rsidR="008E4A44" w:rsidRPr="00EC49B6" w:rsidRDefault="008E4A44" w:rsidP="00EC49B6">
      <w:pPr>
        <w:pStyle w:val="21"/>
        <w:numPr>
          <w:ilvl w:val="1"/>
          <w:numId w:val="32"/>
        </w:numPr>
        <w:jc w:val="both"/>
        <w:rPr>
          <w:b w:val="0"/>
          <w:sz w:val="28"/>
          <w:szCs w:val="28"/>
        </w:rPr>
      </w:pPr>
      <w:bookmarkStart w:id="15" w:name="_Toc100310814"/>
      <w:r w:rsidRPr="00EC49B6">
        <w:rPr>
          <w:b w:val="0"/>
          <w:sz w:val="28"/>
          <w:szCs w:val="28"/>
        </w:rPr>
        <w:t>Информация о необходимости осуществления мероприятий по охране окружающей среды</w:t>
      </w:r>
      <w:bookmarkEnd w:id="15"/>
    </w:p>
    <w:p w14:paraId="6DD04100" w14:textId="77777777" w:rsidR="005D1893" w:rsidRPr="00EC49B6" w:rsidRDefault="005D189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lastRenderedPageBreak/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14:paraId="695A8273" w14:textId="77777777" w:rsidR="005D1893" w:rsidRPr="00EC49B6" w:rsidRDefault="005D189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почвы, растительный и животный мир. По окончании строительства объекта предусматривается благоустройство территории и рекультивация земельных участков.</w:t>
      </w:r>
    </w:p>
    <w:p w14:paraId="504B73E2" w14:textId="77777777" w:rsidR="005D1893" w:rsidRPr="00EC49B6" w:rsidRDefault="005D1893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Ущерб окружающей среде может быть нанесен лишь в аварийных случаях,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14:paraId="79A97379" w14:textId="77777777" w:rsidR="006864BF" w:rsidRPr="00EC49B6" w:rsidRDefault="006864BF" w:rsidP="00EC49B6">
      <w:pPr>
        <w:pStyle w:val="21"/>
        <w:numPr>
          <w:ilvl w:val="1"/>
          <w:numId w:val="32"/>
        </w:numPr>
        <w:jc w:val="both"/>
        <w:rPr>
          <w:b w:val="0"/>
          <w:sz w:val="28"/>
          <w:szCs w:val="28"/>
        </w:rPr>
      </w:pPr>
      <w:bookmarkStart w:id="16" w:name="_Toc100310815"/>
      <w:r w:rsidRPr="00EC49B6">
        <w:rPr>
          <w:b w:val="0"/>
          <w:sz w:val="28"/>
          <w:szCs w:val="28"/>
        </w:rPr>
        <w:t xml:space="preserve">Информация </w:t>
      </w:r>
      <w:r w:rsidR="00B65BF5" w:rsidRPr="00EC49B6">
        <w:rPr>
          <w:b w:val="0"/>
          <w:sz w:val="28"/>
          <w:szCs w:val="28"/>
        </w:rPr>
        <w:t>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6"/>
    </w:p>
    <w:p w14:paraId="74BFE902" w14:textId="77777777" w:rsidR="008060DF" w:rsidRPr="00EC49B6" w:rsidRDefault="008060DF" w:rsidP="00EC49B6">
      <w:pPr>
        <w:ind w:firstLine="720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Отнесение организаций к категории по ГО следует осуществлять в соответствии с требованиями Постановления Правительства РФ от 16.08.2016 г.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населения», в соответствии с Приказом МЧС России от 28.11.2016 г. № 632 ДСП «Об утверждении показателей для отнесения организаций к категориям по гражданской обороне» (зарегистрированного в Минюсте № 45037 от 29.12.2016 г.).</w:t>
      </w:r>
    </w:p>
    <w:p w14:paraId="015ADBE7" w14:textId="77777777" w:rsidR="00831CEC" w:rsidRPr="00EC49B6" w:rsidRDefault="008060DF" w:rsidP="00EC49B6">
      <w:pPr>
        <w:ind w:firstLine="720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Организация ТПП «</w:t>
      </w:r>
      <w:proofErr w:type="spellStart"/>
      <w:r w:rsidRPr="00EC49B6">
        <w:rPr>
          <w:sz w:val="28"/>
          <w:szCs w:val="28"/>
        </w:rPr>
        <w:t>Урайнефтегаз</w:t>
      </w:r>
      <w:proofErr w:type="spellEnd"/>
      <w:r w:rsidRPr="00EC49B6">
        <w:rPr>
          <w:sz w:val="28"/>
          <w:szCs w:val="28"/>
        </w:rPr>
        <w:t>» является не категорированной по гражданской обороне организацией. Согласно ИД ГОЧС, проектируемые объекты нефтегазового комплекса являются не категорированными по гражданской обороне объектами.</w:t>
      </w:r>
    </w:p>
    <w:p w14:paraId="15B2EF3B" w14:textId="77777777" w:rsidR="008060DF" w:rsidRPr="00EC49B6" w:rsidRDefault="008060DF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Обоснование удаления проектируемых объектов от категорированных по ГО объектов и городов, а также зон катастрофического затопления и других зон опасности должно производится в соответствии с требованиями СП 165.1325800.2014 для групп новых промышленных предприятий и отдельных отнесенных к категориям по ГО объектов строительства новых портов и судоремонтных заводов, новых аэропортов, приемных и передающих радиоцентров, вычислительных центров, а также других объектов, указанных в п. 6 СП 165.1325800.2014. Близлежащие объекты и города, отнесенные к категориям </w:t>
      </w:r>
      <w:proofErr w:type="gramStart"/>
      <w:r w:rsidRPr="00EC49B6">
        <w:rPr>
          <w:sz w:val="28"/>
          <w:szCs w:val="28"/>
          <w:lang w:eastAsia="en-US"/>
        </w:rPr>
        <w:t>по ГО</w:t>
      </w:r>
      <w:proofErr w:type="gramEnd"/>
      <w:r w:rsidRPr="00EC49B6">
        <w:rPr>
          <w:sz w:val="28"/>
          <w:szCs w:val="28"/>
          <w:lang w:eastAsia="en-US"/>
        </w:rPr>
        <w:t xml:space="preserve"> отсутствуют.</w:t>
      </w:r>
    </w:p>
    <w:p w14:paraId="0C907AC3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В соответствии с ИД ГОЧС (приложение А), проектируемые объекты находятся:</w:t>
      </w:r>
    </w:p>
    <w:p w14:paraId="1DC23F08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- вне зон возможного радиоактивного загрязнения;</w:t>
      </w:r>
    </w:p>
    <w:p w14:paraId="3FF8C9DF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- вне зон возможного химического заражения;</w:t>
      </w:r>
    </w:p>
    <w:p w14:paraId="4665356F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- в зоне возможных сильных разрушений от взрывов, происходящих в мирное время в результате аварий. </w:t>
      </w:r>
    </w:p>
    <w:p w14:paraId="33BFB526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В соответствии с СП 165.1325800.2014 и ИД </w:t>
      </w:r>
      <w:proofErr w:type="gramStart"/>
      <w:r w:rsidRPr="00EC49B6">
        <w:rPr>
          <w:sz w:val="28"/>
          <w:szCs w:val="28"/>
          <w:lang w:eastAsia="en-US"/>
        </w:rPr>
        <w:t>ГОЧС  (</w:t>
      </w:r>
      <w:proofErr w:type="gramEnd"/>
      <w:r w:rsidRPr="00EC49B6">
        <w:rPr>
          <w:sz w:val="28"/>
          <w:szCs w:val="28"/>
          <w:lang w:eastAsia="en-US"/>
        </w:rPr>
        <w:t xml:space="preserve">Приложение А), проектируемые объекты находятся вне зоны светомаскировки. </w:t>
      </w:r>
    </w:p>
    <w:p w14:paraId="5C9533C4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Проектируемые объекты, не отнесены к категории по гражданской обороне, но являются взрывопожароопасными объектами и в соответствии с СП </w:t>
      </w:r>
      <w:r w:rsidRPr="00EC49B6">
        <w:rPr>
          <w:sz w:val="28"/>
          <w:szCs w:val="28"/>
          <w:lang w:eastAsia="en-US"/>
        </w:rPr>
        <w:lastRenderedPageBreak/>
        <w:t>165.1325800.2014, попадают в зону возможных сильных разрушений от взрывов, происходящих в мирное время в результате аварий на территории самих объектов.</w:t>
      </w:r>
    </w:p>
    <w:p w14:paraId="62EFD28C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Границы зон поражающих факторов взрывов ГПВС на сооружения, а </w:t>
      </w:r>
      <w:proofErr w:type="gramStart"/>
      <w:r w:rsidRPr="00EC49B6">
        <w:rPr>
          <w:sz w:val="28"/>
          <w:szCs w:val="28"/>
          <w:lang w:eastAsia="en-US"/>
        </w:rPr>
        <w:t>так же</w:t>
      </w:r>
      <w:proofErr w:type="gramEnd"/>
      <w:r w:rsidRPr="00EC49B6">
        <w:rPr>
          <w:sz w:val="28"/>
          <w:szCs w:val="28"/>
          <w:lang w:eastAsia="en-US"/>
        </w:rPr>
        <w:t xml:space="preserve"> на персонал, при реализации наиболее опасных сценариев с применением расчетных методов, основанных на оценках тротилового эквивалента взрыва, приведены в графической части раздела.</w:t>
      </w:r>
    </w:p>
    <w:p w14:paraId="256D37BA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Продолжение производственной деятельности объекта в «особый период», предусматривается </w:t>
      </w:r>
      <w:proofErr w:type="gramStart"/>
      <w:r w:rsidRPr="00EC49B6">
        <w:rPr>
          <w:sz w:val="28"/>
          <w:szCs w:val="28"/>
          <w:lang w:eastAsia="en-US"/>
        </w:rPr>
        <w:t>согласно мобилизационного задания</w:t>
      </w:r>
      <w:proofErr w:type="gramEnd"/>
      <w:r w:rsidRPr="00EC49B6">
        <w:rPr>
          <w:sz w:val="28"/>
          <w:szCs w:val="28"/>
          <w:lang w:eastAsia="en-US"/>
        </w:rPr>
        <w:t>, выданного организации, эксплуатирующей данный объект, по решению органов исполнительной власти субъекта Российской Федерации. ТПП «</w:t>
      </w:r>
      <w:proofErr w:type="spellStart"/>
      <w:r w:rsidRPr="00EC49B6">
        <w:rPr>
          <w:sz w:val="28"/>
          <w:szCs w:val="28"/>
          <w:lang w:eastAsia="en-US"/>
        </w:rPr>
        <w:t>Урайнефтегаз</w:t>
      </w:r>
      <w:proofErr w:type="spellEnd"/>
      <w:r w:rsidRPr="00EC49B6">
        <w:rPr>
          <w:sz w:val="28"/>
          <w:szCs w:val="28"/>
          <w:lang w:eastAsia="en-US"/>
        </w:rPr>
        <w:t xml:space="preserve">» не имеет мобилизационного задания и не работает в военное время. </w:t>
      </w:r>
    </w:p>
    <w:p w14:paraId="69FF9F81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Перемещение проектируемых объектов в другое место не предусматривается, объекты являются стационарными. Характер производства не предполагает возможности переноса его деятельности в военное время в другое место. Демонтаж сооружений и оборудования в «особый период» в короткие сроки технически неосуществим и экономически не целесообразен.</w:t>
      </w:r>
    </w:p>
    <w:p w14:paraId="0E96F5E7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По этим причинам в проекте не рассматривались вопросы перебазирования производства, выбор места и оборудования, организации связи, обустройства мест проживания персонала и другие технические вопросы, связанные с необходимостью перемещения промышленных объектов в другое место в военное время.</w:t>
      </w:r>
    </w:p>
    <w:p w14:paraId="506450D2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Эксплуатация проектируемых объектов предусмотрена в автоматическом режиме, без постоянного обслуживающего персонала. </w:t>
      </w:r>
    </w:p>
    <w:p w14:paraId="337D6115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В военное время, перемещение объекта в другое место не предусматривается. Численность наибольшей работающей смены объектов в военное время будет определяться на основании документов по организации и ведению ГО в военное время, отрабатываемых руководством ТПП «</w:t>
      </w:r>
      <w:proofErr w:type="spellStart"/>
      <w:r w:rsidRPr="00EC49B6">
        <w:rPr>
          <w:sz w:val="28"/>
          <w:szCs w:val="28"/>
          <w:lang w:eastAsia="en-US"/>
        </w:rPr>
        <w:t>Урайнефтегаз</w:t>
      </w:r>
      <w:proofErr w:type="spellEnd"/>
      <w:r w:rsidRPr="00EC49B6">
        <w:rPr>
          <w:sz w:val="28"/>
          <w:szCs w:val="28"/>
          <w:lang w:eastAsia="en-US"/>
        </w:rPr>
        <w:t>».</w:t>
      </w:r>
    </w:p>
    <w:p w14:paraId="6C021F78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В чрезвычайных ситуациях мирного и военного времени основным способом доведения сигналов гражданской обороны до людей, находящихся на территории проектируемых объектов, является передача речевой информации по сетям связи.</w:t>
      </w:r>
    </w:p>
    <w:p w14:paraId="287E2B51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Организация и осуществление оповещения проводится в соответствии с Приказом Министерства Российской Федерации по делам гражданской обороны, чрезвычайным ситуациям и ликвидации последствий стихийных бедствий, Министерства цифрового развития, связи и массовых коммуникаций Российской Федерации от 31.07.2020г. № 578/365 «Об утверждении Положения о системах оповещения населения» (Зарегистрировано в Минюсте РФ 26.10.2020г.  № 60567). Система оповещения является главной системой передачи команд и руководящих указаний для персонала, как в нормальных эксплуатационных условиях, так и при чрезвычайных ситуациях. </w:t>
      </w:r>
    </w:p>
    <w:p w14:paraId="0B508B7C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Сигналы оповещения ГО доводятся до персонала по системе централизованного оповещения. Порядок оповещения и действий по сигналам гражданской обороны обслуживающего персонала конкретизируется в документах по организации и ведению ГО, отрабатываемых в организации, </w:t>
      </w:r>
      <w:r w:rsidRPr="00EC49B6">
        <w:rPr>
          <w:sz w:val="28"/>
          <w:szCs w:val="28"/>
          <w:lang w:eastAsia="en-US"/>
        </w:rPr>
        <w:lastRenderedPageBreak/>
        <w:t>эксплуатирующей объект (ООО «ЛУКОЙЛ – Западная Сибирь» ТПП «</w:t>
      </w:r>
      <w:proofErr w:type="spellStart"/>
      <w:r w:rsidRPr="00EC49B6">
        <w:rPr>
          <w:sz w:val="28"/>
          <w:szCs w:val="28"/>
          <w:lang w:eastAsia="en-US"/>
        </w:rPr>
        <w:t>Урайнефтегаз</w:t>
      </w:r>
      <w:proofErr w:type="spellEnd"/>
      <w:r w:rsidRPr="00EC49B6">
        <w:rPr>
          <w:sz w:val="28"/>
          <w:szCs w:val="28"/>
          <w:lang w:eastAsia="en-US"/>
        </w:rPr>
        <w:t>»).</w:t>
      </w:r>
    </w:p>
    <w:p w14:paraId="2C03CB58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Сигнал оповещения ГО доводится до объектов экономики и населения по двум направлениям:</w:t>
      </w:r>
    </w:p>
    <w:p w14:paraId="289CCAC2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до территориальных органов управления ГО и ЧС, далее до всех организаций и объектов, расположенных на территории муниципального образования;</w:t>
      </w:r>
    </w:p>
    <w:p w14:paraId="221B3B83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до функциональных подсистем ТПП «</w:t>
      </w:r>
      <w:proofErr w:type="spellStart"/>
      <w:r w:rsidRPr="00EC49B6">
        <w:rPr>
          <w:sz w:val="28"/>
          <w:szCs w:val="28"/>
          <w:lang w:eastAsia="en-US"/>
        </w:rPr>
        <w:t>Урайнефтегаз</w:t>
      </w:r>
      <w:proofErr w:type="spellEnd"/>
      <w:r w:rsidRPr="00EC49B6">
        <w:rPr>
          <w:sz w:val="28"/>
          <w:szCs w:val="28"/>
          <w:lang w:eastAsia="en-US"/>
        </w:rPr>
        <w:t>».</w:t>
      </w:r>
    </w:p>
    <w:p w14:paraId="09C6CB90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Органом повседневного управления системой оповещения ТПП «</w:t>
      </w:r>
      <w:proofErr w:type="spellStart"/>
      <w:r w:rsidRPr="00EC49B6">
        <w:rPr>
          <w:sz w:val="28"/>
          <w:szCs w:val="28"/>
          <w:lang w:eastAsia="en-US"/>
        </w:rPr>
        <w:t>Урайнефтегаз</w:t>
      </w:r>
      <w:proofErr w:type="spellEnd"/>
      <w:r w:rsidRPr="00EC49B6">
        <w:rPr>
          <w:sz w:val="28"/>
          <w:szCs w:val="28"/>
          <w:lang w:eastAsia="en-US"/>
        </w:rPr>
        <w:t>» является Центральная инженерно-технологическая служба (ЦТИС), дежурство круглосуточное.</w:t>
      </w:r>
    </w:p>
    <w:p w14:paraId="2A7C04EB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Оповещение руководства и работников ТПП «</w:t>
      </w:r>
      <w:proofErr w:type="spellStart"/>
      <w:r w:rsidRPr="00EC49B6">
        <w:rPr>
          <w:sz w:val="28"/>
          <w:szCs w:val="28"/>
          <w:lang w:eastAsia="en-US"/>
        </w:rPr>
        <w:t>Урайнефтегаз</w:t>
      </w:r>
      <w:proofErr w:type="spellEnd"/>
      <w:r w:rsidRPr="00EC49B6">
        <w:rPr>
          <w:sz w:val="28"/>
          <w:szCs w:val="28"/>
          <w:lang w:eastAsia="en-US"/>
        </w:rPr>
        <w:t>» по сигналам гражданской обороны осуществляет в установленном порядке оперативный дежурный - начальник дежурной смены ЦТИС. Схема оповещения по сигналам гражданской обороны (ГО) в ТПП «</w:t>
      </w:r>
      <w:proofErr w:type="spellStart"/>
      <w:r w:rsidRPr="00EC49B6">
        <w:rPr>
          <w:sz w:val="28"/>
          <w:szCs w:val="28"/>
          <w:lang w:eastAsia="en-US"/>
        </w:rPr>
        <w:t>Урайнефтегаз</w:t>
      </w:r>
      <w:proofErr w:type="spellEnd"/>
      <w:r w:rsidRPr="00EC49B6">
        <w:rPr>
          <w:sz w:val="28"/>
          <w:szCs w:val="28"/>
          <w:lang w:eastAsia="en-US"/>
        </w:rPr>
        <w:t xml:space="preserve">» организуется по объектовому </w:t>
      </w:r>
      <w:proofErr w:type="gramStart"/>
      <w:r w:rsidRPr="00EC49B6">
        <w:rPr>
          <w:sz w:val="28"/>
          <w:szCs w:val="28"/>
          <w:lang w:eastAsia="en-US"/>
        </w:rPr>
        <w:t>принципу,  представлена</w:t>
      </w:r>
      <w:proofErr w:type="gramEnd"/>
      <w:r w:rsidRPr="00EC49B6">
        <w:rPr>
          <w:sz w:val="28"/>
          <w:szCs w:val="28"/>
          <w:lang w:eastAsia="en-US"/>
        </w:rPr>
        <w:t xml:space="preserve"> в приложении Б.</w:t>
      </w:r>
    </w:p>
    <w:p w14:paraId="72D56849" w14:textId="77777777" w:rsidR="00127DC5" w:rsidRPr="00EC49B6" w:rsidRDefault="00127DC5" w:rsidP="00EC49B6">
      <w:pPr>
        <w:ind w:firstLine="720"/>
        <w:jc w:val="both"/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 xml:space="preserve">Объектовая система оповещения гражданской обороны является составной частью местной и территориальной системы оповещения ГО и должна организационно, технически сопрягаться с ними, а также обеспечивать циркулярное доведение сигналов и информацию оповещения до всех работников объекта. </w:t>
      </w:r>
    </w:p>
    <w:p w14:paraId="000EAC37" w14:textId="77777777" w:rsidR="007C2A05" w:rsidRPr="00EC49B6" w:rsidRDefault="00127DC5" w:rsidP="00EC49B6">
      <w:pPr>
        <w:ind w:firstLine="720"/>
        <w:jc w:val="both"/>
        <w:rPr>
          <w:noProof/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t>Диспетчер оповещает выездные бригады и обслуживающий персонал посредством системы подвижной радиосвязи. Персонал, обслуживающий проектируемые объекты нефтегазового комплекса, обеспечивается мобильными средствами связи. Связь обслуживающего персонала, оповещение о чрезвычайных ситуациях и доведение сигналов гражданской обороны будет осуществляться по каналам радиотелефонной связи.</w:t>
      </w:r>
      <w:r w:rsidR="007C2A05" w:rsidRPr="00EC49B6">
        <w:rPr>
          <w:sz w:val="28"/>
          <w:szCs w:val="28"/>
          <w:lang w:eastAsia="en-US"/>
        </w:rPr>
        <w:br w:type="page"/>
      </w:r>
    </w:p>
    <w:p w14:paraId="15F1A998" w14:textId="71C4785F" w:rsidR="00EC49B6" w:rsidRPr="00063477" w:rsidRDefault="00EC49B6" w:rsidP="00EC49B6">
      <w:pPr>
        <w:pStyle w:val="12"/>
        <w:jc w:val="right"/>
        <w:rPr>
          <w:b w:val="0"/>
          <w:bCs w:val="0"/>
        </w:rPr>
      </w:pPr>
      <w:bookmarkStart w:id="17" w:name="_Toc100310816"/>
      <w:bookmarkStart w:id="18" w:name="_Hlk108706633"/>
      <w:r w:rsidRPr="00063477">
        <w:rPr>
          <w:b w:val="0"/>
          <w:bCs w:val="0"/>
        </w:rPr>
        <w:lastRenderedPageBreak/>
        <w:t xml:space="preserve">Приложение </w:t>
      </w:r>
      <w:r>
        <w:rPr>
          <w:b w:val="0"/>
          <w:bCs w:val="0"/>
        </w:rPr>
        <w:t>3</w:t>
      </w:r>
    </w:p>
    <w:p w14:paraId="5D00FA94" w14:textId="77777777" w:rsidR="00EC49B6" w:rsidRDefault="00EC49B6" w:rsidP="00EC49B6">
      <w:pPr>
        <w:pStyle w:val="12"/>
        <w:jc w:val="right"/>
        <w:rPr>
          <w:b w:val="0"/>
          <w:bCs w:val="0"/>
        </w:rPr>
      </w:pPr>
      <w:r w:rsidRPr="00063477">
        <w:rPr>
          <w:b w:val="0"/>
          <w:bCs w:val="0"/>
        </w:rPr>
        <w:drawing>
          <wp:anchor distT="0" distB="0" distL="114300" distR="114300" simplePos="0" relativeHeight="251811328" behindDoc="1" locked="0" layoutInCell="1" allowOverlap="1" wp14:anchorId="228ED2B3" wp14:editId="5C35D226">
            <wp:simplePos x="0" y="0"/>
            <wp:positionH relativeFrom="column">
              <wp:posOffset>6880860</wp:posOffset>
            </wp:positionH>
            <wp:positionV relativeFrom="paragraph">
              <wp:posOffset>-15674340</wp:posOffset>
            </wp:positionV>
            <wp:extent cx="7243445" cy="1025715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хема расположения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3445" cy="1025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3477">
        <w:rPr>
          <w:b w:val="0"/>
          <w:bCs w:val="0"/>
        </w:rPr>
        <w:t xml:space="preserve">к приказу Департамента строительства, </w:t>
      </w:r>
    </w:p>
    <w:p w14:paraId="17EBBAAF" w14:textId="77777777" w:rsidR="00631207" w:rsidRDefault="00EC49B6" w:rsidP="00EC49B6">
      <w:pPr>
        <w:pStyle w:val="12"/>
        <w:jc w:val="right"/>
        <w:rPr>
          <w:b w:val="0"/>
          <w:bCs w:val="0"/>
        </w:rPr>
      </w:pPr>
      <w:r w:rsidRPr="00063477">
        <w:rPr>
          <w:b w:val="0"/>
          <w:bCs w:val="0"/>
        </w:rPr>
        <w:t xml:space="preserve">архитектуры и ЖКХ администрации </w:t>
      </w:r>
    </w:p>
    <w:p w14:paraId="7303E89C" w14:textId="030CAA3E" w:rsidR="00EC49B6" w:rsidRPr="00063477" w:rsidRDefault="00EC49B6" w:rsidP="00EC49B6">
      <w:pPr>
        <w:pStyle w:val="12"/>
        <w:jc w:val="right"/>
        <w:rPr>
          <w:b w:val="0"/>
          <w:bCs w:val="0"/>
        </w:rPr>
      </w:pPr>
      <w:r w:rsidRPr="00063477">
        <w:rPr>
          <w:b w:val="0"/>
          <w:bCs w:val="0"/>
        </w:rPr>
        <w:t>Ханты-Мансийского района</w:t>
      </w:r>
    </w:p>
    <w:p w14:paraId="77FF91F1" w14:textId="77777777" w:rsidR="00EC49B6" w:rsidRPr="00063477" w:rsidRDefault="00EC49B6" w:rsidP="00EC49B6">
      <w:pPr>
        <w:pStyle w:val="12"/>
        <w:jc w:val="right"/>
        <w:rPr>
          <w:b w:val="0"/>
          <w:bCs w:val="0"/>
        </w:rPr>
      </w:pPr>
      <w:r w:rsidRPr="00063477">
        <w:rPr>
          <w:b w:val="0"/>
          <w:bCs w:val="0"/>
        </w:rPr>
        <w:t>от 1</w:t>
      </w:r>
      <w:r>
        <w:rPr>
          <w:b w:val="0"/>
          <w:bCs w:val="0"/>
        </w:rPr>
        <w:t>2</w:t>
      </w:r>
      <w:r w:rsidRPr="00063477">
        <w:rPr>
          <w:b w:val="0"/>
          <w:bCs w:val="0"/>
        </w:rPr>
        <w:t>.05.2022 года №10</w:t>
      </w:r>
      <w:r>
        <w:rPr>
          <w:b w:val="0"/>
          <w:bCs w:val="0"/>
        </w:rPr>
        <w:t>6</w:t>
      </w:r>
      <w:r w:rsidRPr="00063477">
        <w:rPr>
          <w:b w:val="0"/>
          <w:bCs w:val="0"/>
        </w:rPr>
        <w:t>-н</w:t>
      </w:r>
    </w:p>
    <w:bookmarkEnd w:id="18"/>
    <w:p w14:paraId="5250371A" w14:textId="77777777" w:rsidR="00EC49B6" w:rsidRDefault="00EC49B6" w:rsidP="00EC49B6">
      <w:pPr>
        <w:pStyle w:val="12"/>
        <w:rPr>
          <w:b w:val="0"/>
          <w:bCs w:val="0"/>
          <w:szCs w:val="28"/>
          <w:lang w:eastAsia="en-US"/>
        </w:rPr>
      </w:pPr>
    </w:p>
    <w:p w14:paraId="79601768" w14:textId="77777777" w:rsidR="00164624" w:rsidRPr="00EC49B6" w:rsidRDefault="00E7669A" w:rsidP="00EC49B6">
      <w:pPr>
        <w:pStyle w:val="12"/>
        <w:rPr>
          <w:b w:val="0"/>
          <w:bCs w:val="0"/>
          <w:szCs w:val="28"/>
          <w:lang w:eastAsia="en-US"/>
        </w:rPr>
      </w:pPr>
      <w:bookmarkStart w:id="19" w:name="_Toc100310837"/>
      <w:bookmarkEnd w:id="17"/>
      <w:r w:rsidRPr="00EC49B6">
        <w:rPr>
          <w:b w:val="0"/>
          <w:bCs w:val="0"/>
          <w:szCs w:val="28"/>
        </w:rPr>
        <w:drawing>
          <wp:anchor distT="0" distB="0" distL="114300" distR="114300" simplePos="0" relativeHeight="251642368" behindDoc="1" locked="0" layoutInCell="1" allowOverlap="1" wp14:anchorId="5B2DBF75" wp14:editId="0516D528">
            <wp:simplePos x="0" y="0"/>
            <wp:positionH relativeFrom="column">
              <wp:posOffset>-4445</wp:posOffset>
            </wp:positionH>
            <wp:positionV relativeFrom="paragraph">
              <wp:posOffset>204915</wp:posOffset>
            </wp:positionV>
            <wp:extent cx="6209030" cy="8782050"/>
            <wp:effectExtent l="0" t="0" r="1270" b="0"/>
            <wp:wrapNone/>
            <wp:docPr id="34" name="Рисунок 34" descr="D:\2021\Урайнефтегаз\01-2464 Трубопроводы Красноленинского месторождения. Реконструкция\дпт\Ханты-Мансийский р-он\Отчёт_1_Страница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2021\Урайнефтегаз\01-2464 Трубопроводы Красноленинского месторождения. Реконструкция\дпт\Ханты-Мансийский р-он\Отчёт_1_Страница_1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03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1193" w:rsidRPr="00EC49B6">
        <w:rPr>
          <w:b w:val="0"/>
          <w:bCs w:val="0"/>
          <w:szCs w:val="28"/>
          <w:lang w:eastAsia="en-US"/>
        </w:rPr>
        <w:t>П</w:t>
      </w:r>
      <w:r w:rsidR="00164624" w:rsidRPr="00EC49B6">
        <w:rPr>
          <w:b w:val="0"/>
          <w:bCs w:val="0"/>
          <w:szCs w:val="28"/>
          <w:lang w:eastAsia="en-US"/>
        </w:rPr>
        <w:t>роект межевания территории</w:t>
      </w:r>
      <w:r w:rsidR="00751193" w:rsidRPr="00EC49B6">
        <w:rPr>
          <w:b w:val="0"/>
          <w:bCs w:val="0"/>
          <w:szCs w:val="28"/>
          <w:lang w:eastAsia="en-US"/>
        </w:rPr>
        <w:t>. Графическая часть</w:t>
      </w:r>
      <w:bookmarkEnd w:id="19"/>
    </w:p>
    <w:p w14:paraId="766ED721" w14:textId="77777777" w:rsidR="008759F0" w:rsidRPr="00EC49B6" w:rsidRDefault="008759F0" w:rsidP="00EC49B6">
      <w:pPr>
        <w:rPr>
          <w:sz w:val="28"/>
          <w:szCs w:val="28"/>
          <w:lang w:eastAsia="en-US"/>
        </w:rPr>
      </w:pPr>
      <w:r w:rsidRPr="00EC49B6">
        <w:rPr>
          <w:sz w:val="28"/>
          <w:szCs w:val="28"/>
          <w:lang w:eastAsia="en-US"/>
        </w:rPr>
        <w:br w:type="page"/>
      </w:r>
    </w:p>
    <w:p w14:paraId="154011FD" w14:textId="77777777" w:rsidR="008759F0" w:rsidRPr="00EC49B6" w:rsidRDefault="008759F0" w:rsidP="00EC49B6">
      <w:pPr>
        <w:rPr>
          <w:sz w:val="28"/>
          <w:szCs w:val="28"/>
          <w:lang w:eastAsia="en-US"/>
        </w:rPr>
      </w:pPr>
    </w:p>
    <w:p w14:paraId="55FEDA45" w14:textId="77777777" w:rsidR="00751193" w:rsidRPr="00EC49B6" w:rsidRDefault="00E7669A" w:rsidP="00EC49B6">
      <w:pPr>
        <w:rPr>
          <w:noProof/>
          <w:sz w:val="28"/>
          <w:szCs w:val="28"/>
          <w:lang w:eastAsia="en-US"/>
        </w:rPr>
      </w:pPr>
      <w:r w:rsidRPr="00EC49B6">
        <w:rPr>
          <w:noProof/>
          <w:sz w:val="28"/>
          <w:szCs w:val="28"/>
        </w:rPr>
        <w:drawing>
          <wp:anchor distT="0" distB="0" distL="114300" distR="114300" simplePos="0" relativeHeight="251654656" behindDoc="1" locked="0" layoutInCell="1" allowOverlap="1" wp14:anchorId="57FC175A" wp14:editId="7D18BDE5">
            <wp:simplePos x="0" y="0"/>
            <wp:positionH relativeFrom="column">
              <wp:posOffset>-4948</wp:posOffset>
            </wp:positionH>
            <wp:positionV relativeFrom="paragraph">
              <wp:posOffset>1204</wp:posOffset>
            </wp:positionV>
            <wp:extent cx="6209030" cy="8782184"/>
            <wp:effectExtent l="0" t="0" r="1270" b="0"/>
            <wp:wrapNone/>
            <wp:docPr id="35" name="Рисунок 35" descr="D:\2021\Урайнефтегаз\01-2464 Трубопроводы Красноленинского месторождения. Реконструкция\дпт\Ханты-Мансийский р-он\Отчёт_1_Страница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2021\Урайнефтегаз\01-2464 Трубопроводы Красноленинского месторождения. Реконструкция\дпт\Ханты-Мансийский р-он\Отчёт_1_Страница_1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030" cy="8782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5311" w:rsidRPr="00EC49B6">
        <w:rPr>
          <w:sz w:val="28"/>
          <w:szCs w:val="28"/>
          <w:lang w:eastAsia="en-US"/>
        </w:rPr>
        <w:br w:type="page"/>
      </w:r>
    </w:p>
    <w:p w14:paraId="2D086E39" w14:textId="77777777" w:rsidR="007E7C71" w:rsidRPr="00EC49B6" w:rsidRDefault="007E7C71" w:rsidP="00EC49B6">
      <w:pPr>
        <w:pStyle w:val="12"/>
        <w:rPr>
          <w:b w:val="0"/>
          <w:bCs w:val="0"/>
          <w:szCs w:val="28"/>
          <w:lang w:eastAsia="en-US"/>
        </w:rPr>
        <w:sectPr w:rsidR="007E7C71" w:rsidRPr="00EC49B6" w:rsidSect="00A17983">
          <w:headerReference w:type="first" r:id="rId19"/>
          <w:pgSz w:w="11906" w:h="16838" w:code="9"/>
          <w:pgMar w:top="1106" w:right="568" w:bottom="426" w:left="1560" w:header="570" w:footer="332" w:gutter="0"/>
          <w:cols w:space="720"/>
          <w:docGrid w:linePitch="326"/>
        </w:sectPr>
      </w:pPr>
    </w:p>
    <w:p w14:paraId="23F88EAB" w14:textId="510B21A8" w:rsidR="005B2713" w:rsidRPr="00063477" w:rsidRDefault="005B2713" w:rsidP="005B2713">
      <w:pPr>
        <w:pStyle w:val="12"/>
        <w:jc w:val="right"/>
        <w:rPr>
          <w:b w:val="0"/>
          <w:bCs w:val="0"/>
        </w:rPr>
      </w:pPr>
      <w:bookmarkStart w:id="20" w:name="_Toc100310838"/>
      <w:r w:rsidRPr="00063477">
        <w:rPr>
          <w:b w:val="0"/>
          <w:bCs w:val="0"/>
        </w:rPr>
        <w:lastRenderedPageBreak/>
        <w:t xml:space="preserve">Приложение </w:t>
      </w:r>
      <w:r>
        <w:rPr>
          <w:b w:val="0"/>
          <w:bCs w:val="0"/>
        </w:rPr>
        <w:t>4</w:t>
      </w:r>
    </w:p>
    <w:p w14:paraId="1186052C" w14:textId="77777777" w:rsidR="005B2713" w:rsidRDefault="005B2713" w:rsidP="005B2713">
      <w:pPr>
        <w:pStyle w:val="12"/>
        <w:jc w:val="right"/>
        <w:rPr>
          <w:b w:val="0"/>
          <w:bCs w:val="0"/>
        </w:rPr>
      </w:pPr>
      <w:r w:rsidRPr="00063477">
        <w:rPr>
          <w:b w:val="0"/>
          <w:bCs w:val="0"/>
        </w:rPr>
        <w:drawing>
          <wp:anchor distT="0" distB="0" distL="114300" distR="114300" simplePos="0" relativeHeight="251752448" behindDoc="1" locked="0" layoutInCell="1" allowOverlap="1" wp14:anchorId="2E7A2B66" wp14:editId="1FDFC139">
            <wp:simplePos x="0" y="0"/>
            <wp:positionH relativeFrom="column">
              <wp:posOffset>6880860</wp:posOffset>
            </wp:positionH>
            <wp:positionV relativeFrom="paragraph">
              <wp:posOffset>-15674340</wp:posOffset>
            </wp:positionV>
            <wp:extent cx="7243445" cy="1025715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хема расположения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3445" cy="1025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3477">
        <w:rPr>
          <w:b w:val="0"/>
          <w:bCs w:val="0"/>
        </w:rPr>
        <w:t xml:space="preserve">к приказу Департамента строительства, </w:t>
      </w:r>
    </w:p>
    <w:p w14:paraId="5D8134A9" w14:textId="77777777" w:rsidR="005B2713" w:rsidRDefault="005B2713" w:rsidP="005B2713">
      <w:pPr>
        <w:pStyle w:val="12"/>
        <w:jc w:val="right"/>
        <w:rPr>
          <w:b w:val="0"/>
          <w:bCs w:val="0"/>
        </w:rPr>
      </w:pPr>
      <w:r w:rsidRPr="00063477">
        <w:rPr>
          <w:b w:val="0"/>
          <w:bCs w:val="0"/>
        </w:rPr>
        <w:t xml:space="preserve">архитектуры и ЖКХ администрации </w:t>
      </w:r>
    </w:p>
    <w:p w14:paraId="40CE22C4" w14:textId="77777777" w:rsidR="005B2713" w:rsidRPr="00063477" w:rsidRDefault="005B2713" w:rsidP="005B2713">
      <w:pPr>
        <w:pStyle w:val="12"/>
        <w:jc w:val="right"/>
        <w:rPr>
          <w:b w:val="0"/>
          <w:bCs w:val="0"/>
        </w:rPr>
      </w:pPr>
      <w:r w:rsidRPr="00063477">
        <w:rPr>
          <w:b w:val="0"/>
          <w:bCs w:val="0"/>
        </w:rPr>
        <w:t>Ханты-Мансийского района</w:t>
      </w:r>
    </w:p>
    <w:p w14:paraId="3F189E35" w14:textId="77777777" w:rsidR="005B2713" w:rsidRPr="00063477" w:rsidRDefault="005B2713" w:rsidP="005B2713">
      <w:pPr>
        <w:pStyle w:val="12"/>
        <w:jc w:val="right"/>
        <w:rPr>
          <w:b w:val="0"/>
          <w:bCs w:val="0"/>
        </w:rPr>
      </w:pPr>
      <w:r w:rsidRPr="00063477">
        <w:rPr>
          <w:b w:val="0"/>
          <w:bCs w:val="0"/>
        </w:rPr>
        <w:t>от 1</w:t>
      </w:r>
      <w:r>
        <w:rPr>
          <w:b w:val="0"/>
          <w:bCs w:val="0"/>
        </w:rPr>
        <w:t>2</w:t>
      </w:r>
      <w:r w:rsidRPr="00063477">
        <w:rPr>
          <w:b w:val="0"/>
          <w:bCs w:val="0"/>
        </w:rPr>
        <w:t>.05.2022 года №10</w:t>
      </w:r>
      <w:r>
        <w:rPr>
          <w:b w:val="0"/>
          <w:bCs w:val="0"/>
        </w:rPr>
        <w:t>6</w:t>
      </w:r>
      <w:r w:rsidRPr="00063477">
        <w:rPr>
          <w:b w:val="0"/>
          <w:bCs w:val="0"/>
        </w:rPr>
        <w:t>-н</w:t>
      </w:r>
    </w:p>
    <w:p w14:paraId="4FA92F86" w14:textId="77777777" w:rsidR="005B2713" w:rsidRDefault="005B2713" w:rsidP="00EC49B6">
      <w:pPr>
        <w:pStyle w:val="12"/>
        <w:rPr>
          <w:b w:val="0"/>
          <w:bCs w:val="0"/>
          <w:szCs w:val="28"/>
          <w:lang w:eastAsia="en-US"/>
        </w:rPr>
      </w:pPr>
    </w:p>
    <w:p w14:paraId="37793C6D" w14:textId="432A7A78" w:rsidR="00751193" w:rsidRPr="00EC49B6" w:rsidRDefault="00751193" w:rsidP="00EC49B6">
      <w:pPr>
        <w:pStyle w:val="12"/>
        <w:rPr>
          <w:b w:val="0"/>
          <w:bCs w:val="0"/>
          <w:szCs w:val="28"/>
          <w:lang w:eastAsia="en-US"/>
        </w:rPr>
      </w:pPr>
      <w:r w:rsidRPr="00EC49B6">
        <w:rPr>
          <w:b w:val="0"/>
          <w:bCs w:val="0"/>
          <w:szCs w:val="28"/>
          <w:lang w:eastAsia="en-US"/>
        </w:rPr>
        <w:t>Проект межевания территории. Тектовая часть</w:t>
      </w:r>
      <w:bookmarkEnd w:id="20"/>
      <w:r w:rsidRPr="00EC49B6">
        <w:rPr>
          <w:b w:val="0"/>
          <w:bCs w:val="0"/>
          <w:szCs w:val="28"/>
          <w:lang w:eastAsia="en-US"/>
        </w:rPr>
        <w:t xml:space="preserve"> </w:t>
      </w:r>
    </w:p>
    <w:p w14:paraId="410FF285" w14:textId="77777777" w:rsidR="00521F52" w:rsidRPr="00EC49B6" w:rsidRDefault="00521F52" w:rsidP="00EC49B6">
      <w:pPr>
        <w:pStyle w:val="21"/>
        <w:numPr>
          <w:ilvl w:val="0"/>
          <w:numId w:val="34"/>
        </w:numPr>
        <w:jc w:val="both"/>
        <w:rPr>
          <w:b w:val="0"/>
          <w:sz w:val="28"/>
          <w:szCs w:val="28"/>
        </w:rPr>
      </w:pPr>
      <w:bookmarkStart w:id="21" w:name="_Toc100310839"/>
      <w:r w:rsidRPr="00EC49B6">
        <w:rPr>
          <w:b w:val="0"/>
          <w:sz w:val="28"/>
          <w:szCs w:val="28"/>
        </w:rPr>
        <w:t>Перечень образуемых земельных участков</w:t>
      </w:r>
      <w:bookmarkEnd w:id="21"/>
    </w:p>
    <w:p w14:paraId="1BD7B8C0" w14:textId="77777777" w:rsidR="00521F52" w:rsidRPr="00EC49B6" w:rsidRDefault="00521F52" w:rsidP="00EC49B6">
      <w:pPr>
        <w:pStyle w:val="31"/>
        <w:numPr>
          <w:ilvl w:val="0"/>
          <w:numId w:val="0"/>
        </w:numPr>
        <w:ind w:left="709"/>
        <w:jc w:val="right"/>
        <w:rPr>
          <w:sz w:val="28"/>
          <w:szCs w:val="28"/>
        </w:rPr>
      </w:pPr>
      <w:bookmarkStart w:id="22" w:name="_Toc100310840"/>
      <w:r w:rsidRPr="00EC49B6">
        <w:rPr>
          <w:sz w:val="28"/>
          <w:szCs w:val="28"/>
        </w:rPr>
        <w:t xml:space="preserve">Таблица </w:t>
      </w:r>
      <w:r w:rsidR="00751193" w:rsidRPr="00EC49B6">
        <w:rPr>
          <w:sz w:val="28"/>
          <w:szCs w:val="28"/>
        </w:rPr>
        <w:t>6</w:t>
      </w:r>
      <w:r w:rsidRPr="00EC49B6">
        <w:rPr>
          <w:sz w:val="28"/>
          <w:szCs w:val="28"/>
        </w:rPr>
        <w:t>.1.1 Перечень образуемых земельных участков</w:t>
      </w:r>
      <w:bookmarkEnd w:id="22"/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519"/>
        <w:gridCol w:w="3365"/>
        <w:gridCol w:w="1884"/>
        <w:gridCol w:w="1586"/>
        <w:gridCol w:w="1487"/>
        <w:gridCol w:w="1428"/>
        <w:gridCol w:w="2154"/>
        <w:gridCol w:w="1099"/>
      </w:tblGrid>
      <w:tr w:rsidR="004D5425" w:rsidRPr="00EC49B6" w14:paraId="36FE68F1" w14:textId="77777777" w:rsidTr="00280D75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76ED3" w14:textId="77777777" w:rsidR="00711154" w:rsidRPr="00EC49B6" w:rsidRDefault="0071115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Условные номера образуемых земельных участков</w:t>
            </w:r>
          </w:p>
        </w:tc>
        <w:tc>
          <w:tcPr>
            <w:tcW w:w="10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C35CA9" w14:textId="77777777" w:rsidR="00711154" w:rsidRPr="00EC49B6" w:rsidRDefault="00D003CB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Наименование объекта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6883A" w14:textId="77777777" w:rsidR="00711154" w:rsidRPr="00EC49B6" w:rsidRDefault="00711154" w:rsidP="00EC49B6">
            <w:pPr>
              <w:pStyle w:val="Default"/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Кадастровые номера земельных участков, из которых образуются земельные участки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4E1D4" w14:textId="77777777" w:rsidR="00711154" w:rsidRPr="00EC49B6" w:rsidRDefault="0071115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Испрашиваемая площадь земельного участка, га</w:t>
            </w:r>
          </w:p>
        </w:tc>
        <w:tc>
          <w:tcPr>
            <w:tcW w:w="4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3843CE" w14:textId="77777777" w:rsidR="00711154" w:rsidRPr="00EC49B6" w:rsidRDefault="00711154" w:rsidP="00EC49B6">
            <w:pPr>
              <w:pStyle w:val="Default"/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Способы образования земельных участков</w:t>
            </w:r>
          </w:p>
          <w:p w14:paraId="628DFBBE" w14:textId="77777777" w:rsidR="00711154" w:rsidRPr="00EC49B6" w:rsidRDefault="00711154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F93EB" w14:textId="77777777" w:rsidR="00711154" w:rsidRPr="00EC49B6" w:rsidRDefault="00711154" w:rsidP="00EC49B6">
            <w:pPr>
              <w:pStyle w:val="Default"/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Сведения об отнесении (</w:t>
            </w:r>
            <w:proofErr w:type="spellStart"/>
            <w:r w:rsidRPr="00EC49B6">
              <w:rPr>
                <w:sz w:val="28"/>
                <w:szCs w:val="28"/>
              </w:rPr>
              <w:t>неотнесении</w:t>
            </w:r>
            <w:proofErr w:type="spellEnd"/>
            <w:r w:rsidRPr="00EC49B6">
              <w:rPr>
                <w:sz w:val="28"/>
                <w:szCs w:val="28"/>
              </w:rPr>
              <w:t>) образуемых земельных участков к территории общего пользования</w:t>
            </w:r>
          </w:p>
          <w:p w14:paraId="16DA8DCB" w14:textId="77777777" w:rsidR="00711154" w:rsidRPr="00EC49B6" w:rsidRDefault="00711154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E5C1E" w14:textId="77777777" w:rsidR="00711154" w:rsidRPr="00EC49B6" w:rsidRDefault="00711154" w:rsidP="00EC49B6">
            <w:pPr>
              <w:pStyle w:val="Default"/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Перечень кадастровых номеров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</w:t>
            </w:r>
            <w:r w:rsidRPr="00EC49B6">
              <w:rPr>
                <w:sz w:val="28"/>
                <w:szCs w:val="28"/>
              </w:rPr>
              <w:lastRenderedPageBreak/>
              <w:t>расположенных на таких земельных участках объектов недвижимого имущества (при наличии сведений о них в ЕГРН)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0CDA7" w14:textId="77777777" w:rsidR="00711154" w:rsidRPr="00EC49B6" w:rsidRDefault="00711154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Категория земель</w:t>
            </w:r>
          </w:p>
        </w:tc>
      </w:tr>
      <w:tr w:rsidR="00657813" w:rsidRPr="00EC49B6" w14:paraId="786E066B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CC74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86:02:1001001:2004/ЧЗУ8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5036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В/водовод от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т.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вр.до</w:t>
            </w:r>
            <w:proofErr w:type="spellEnd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К-55, инв.№24033568, (УП-11 - К-55)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114E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BFDD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0,2253</w:t>
            </w:r>
          </w:p>
        </w:tc>
        <w:tc>
          <w:tcPr>
            <w:tcW w:w="47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B36211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Учет изменений земельного участка в связи с образованием части</w:t>
            </w:r>
          </w:p>
        </w:tc>
        <w:tc>
          <w:tcPr>
            <w:tcW w:w="4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A005C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Образование земельных участков, которые будут отнесены к территории общего пользования, не требуется</w:t>
            </w:r>
          </w:p>
        </w:tc>
        <w:tc>
          <w:tcPr>
            <w:tcW w:w="6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09C93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-</w:t>
            </w:r>
          </w:p>
        </w:tc>
        <w:tc>
          <w:tcPr>
            <w:tcW w:w="35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9A98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Земли лесного фонда</w:t>
            </w:r>
          </w:p>
          <w:p w14:paraId="5469C31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37E3971F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9388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86:02:1001001:2004/ЧЗУ9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9434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В/водовод от точки врезки до К-44, инв.№ 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24044863,  (</w:t>
            </w:r>
            <w:proofErr w:type="spellStart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.- К-44)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66D7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1EE9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0,0407</w:t>
            </w:r>
          </w:p>
        </w:tc>
        <w:tc>
          <w:tcPr>
            <w:tcW w:w="47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14:paraId="485B86A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488B8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1EA1D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3E4F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15AD8AE4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94D5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86:02:0601001:91/ЧЗУ1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9BF1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В/водовод от точки врезки до К-44, инв.№ 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24044863,  (</w:t>
            </w:r>
            <w:proofErr w:type="spellStart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.- К-44)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52BD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86:02:0601001:91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10BA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0,0120</w:t>
            </w:r>
          </w:p>
        </w:tc>
        <w:tc>
          <w:tcPr>
            <w:tcW w:w="47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14:paraId="3FC84F5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8C8B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592E4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2630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331EE4D7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5F8A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86:02:0601001:15/ЧЗУ1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14F3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В/водовод от точки врезки до К-44, инв.№ 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24044863,  (</w:t>
            </w:r>
            <w:proofErr w:type="spellStart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.- К-44)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82F4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A387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0,0126</w:t>
            </w:r>
          </w:p>
        </w:tc>
        <w:tc>
          <w:tcPr>
            <w:tcW w:w="47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8B420E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5E9C8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6B3E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0000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1FEF6856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DD81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86:02:1001001:2004/ЧЗУ10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77E8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-К-9)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D3C1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7D3D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0,5646</w:t>
            </w:r>
          </w:p>
        </w:tc>
        <w:tc>
          <w:tcPr>
            <w:tcW w:w="47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A65C41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20144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B78A1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87BB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01AB8A36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275F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86:02:0000000:292/ЧЗУ1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3A26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-К-9)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AFD7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9F40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0,0077</w:t>
            </w:r>
          </w:p>
        </w:tc>
        <w:tc>
          <w:tcPr>
            <w:tcW w:w="47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14:paraId="16A4777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878A1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C94BE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0C11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417FB07C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1F5C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86:02:0601001:7/Ч</w:t>
            </w: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ЗУ1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EF46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 xml:space="preserve">В/водовод точка врезки </w:t>
            </w: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до К-9, инв.№24045688, (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-К-9)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27F0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86:02:060100</w:t>
            </w: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1:7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06CE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0,0893</w:t>
            </w:r>
          </w:p>
        </w:tc>
        <w:tc>
          <w:tcPr>
            <w:tcW w:w="47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14:paraId="597E1A8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CC939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4807C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F9FB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4A7E29BB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2601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86:02:0601001:71/ЧЗУ1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CFA1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-К-9)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2425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8714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0,0005</w:t>
            </w:r>
          </w:p>
        </w:tc>
        <w:tc>
          <w:tcPr>
            <w:tcW w:w="47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14:paraId="72FE90E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0AAFA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01BF0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A918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6CDB3AF2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3D98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86:02:0601001:125/ЧЗУ1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CEDC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Демонтаж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ACE0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86:02:0601001:125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F8BA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0,0066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516CA78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64ED6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F40A5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E875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17ACA0BC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1390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86:02:0601001:102/ЧЗУ1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640D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Демонтаж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1B2B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86:02:0601001:102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2356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0,0003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31C7943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8E267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65D82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229D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53EEAEE6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F0E9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86:02:0601001:91/ЧЗУ2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046F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Демонтаж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073B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86:02:0601001:91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2F2B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0,0012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3B353C4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5650A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61D15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9D8C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31EB69BD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88E8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86:02:0601001:7/ЧЗУ2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0131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Демонтаж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8B7C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F8BD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0,0003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6844673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384D9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069FC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C9F6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5BFA9C58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44A2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86:02:1001001:2004/ЧЗУ11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DB9D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Демонтаж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F811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81F3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2,3160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1A52E63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558B6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D2426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9CAE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5C666A06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CC94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86:02:0000000:292/ЧЗУ2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2F63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Демонтаж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DAAF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4F57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0,0231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38D8A18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B8A73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F371D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26FC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2FA08402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E4E7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86:02:0601001:7/ЧЗУ3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4B60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Демонтаж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7BDA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36F5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0,0848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52E3DF0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F0221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59246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5440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3622303A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5200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86:02:1001001:2004/ЧЗУ12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AD4E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Н/газопровод от Р164 до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., инв№24050854 (скв.164Р-УЗ-35)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6A7B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DE73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0,1232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479CC01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1FD4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DEA59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2B9E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167C6146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0F71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86:02:1001001:2004/ЧЗУ13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3F4E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№ ХМ_000573 (К-9 - УЗ-22)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77A6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F2FC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0,1029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1849FE1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A6067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53912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3367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5F5B0A59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C743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86:02:0601001:7/ЧЗУ4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2A41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№ ХМ_000573 (К-9 - УЗ-22)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DDED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AF22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0,0765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27190C1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F208E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4D50E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486F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2FB49F5C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8D6E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86:02:0000000:292/</w:t>
            </w: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ЧЗУ3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8CB8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 xml:space="preserve">Нефтегазосборные сети,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№ ХМ_000573 (К-9 - УЗ-22)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41C8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86:02:000000</w:t>
            </w: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0:292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7733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0,0013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15CC98D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114ED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0A984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08D2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40B9B0D6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2661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86:02:1001001:2004/ЧЗУ14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42A4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, инв.№24045692 (К-161 - УЗ-31)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67AB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DF28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0,0513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1E5D11A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7B4F3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9AF47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1E42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3CAC6EFB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1DC5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86:02:0000000:292/ЧЗУ4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E738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, инв.№24045692 (К-161 - УЗ-31)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218C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D0F8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0,0046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4359F00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5A470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630B5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6ECF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65D92642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A6B1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86:02:1001001:2004/ЧЗУ15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A943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Нефтепровод от К-162 до т.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вр</w:t>
            </w:r>
            <w:proofErr w:type="spellEnd"/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.,инв.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№ 24045693 (К-162 - УЗ-30)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4D36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FE78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0,0515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7A41BAD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AAE9E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DB687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4074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6DE4A8BE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D939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86:02:0601001:102/ЧЗУ2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4952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Нефтесборные сети к кусту 93,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№ ХМ_ХХ-01707 (К-93 – УЗ-23)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AA59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86:02:0601001:102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FD3D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0,0042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662EE99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C379A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1EDFE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13BE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41468951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A835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86:02:1001001:2004/ЧЗУ16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CDC3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Нефтесборы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к скв.204,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№ХМ_ХХ-01710(скв.204 Р-УЗ-18)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84A4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7212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0,1117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34706D7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24A8A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66E58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F9A1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2BDEFF44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ECE0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2C81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В/водовод от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т.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вр.до</w:t>
            </w:r>
            <w:proofErr w:type="spellEnd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К-55, инв.№24033568, (УП-11 - К-55)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2391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556C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0,0124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61AE592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9EC64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29192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6261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27B6CBF1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3AA2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86:02:0601001:15/ЧЗУ2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424F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В/водовод от точки врезки до К-44, инв.№ 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24044863,  (</w:t>
            </w:r>
            <w:proofErr w:type="spellStart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.- К-44)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BD0E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B1E3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0,0005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2AB20E9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E5EFE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3123D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9E94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77E71752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AA84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86:02:1001001:2004/ЧЗУ2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7845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-К-9)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BD1F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2056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0,2326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228748F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071D2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F6FAF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7021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0DC2C97C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69A2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86:02:0000000:292/ЧЗУ5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3A8D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-К-9)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163F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52AD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0,0035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071841D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A355A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1A0BD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4E99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5B105A3E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85C4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86:02:0601001:7/ЧЗУ5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925E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-К-9)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ED58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3272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0,0593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3F823ED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B27E8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ABC2A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7457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5430965D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2D3F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86:02:1001001:2004/ЧЗУ3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A839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Н/газопровод от Р164 до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., инв№24050854 (скв.164Р-УЗ-35)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7486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10D0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0,0588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404CAFB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FCC1F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AAD29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DAFD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3735A726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548F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86:02:1001001:2004/ЧЗУ4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D547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№ ХМ_000573 (К-9 - УЗ-22)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E5B8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A456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0,1198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16C44D1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CF383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AB5D6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C368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3B45BADE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A342C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86:02:0000000:292/ЧЗУ6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04DE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№ ХМ_000573 (К-9 - УЗ-22)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89F0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9DE2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0,0022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1A5B8B3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F917D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14A94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E497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0CF50B78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E9F8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86:02:0601001:7/ЧЗУ6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BDA5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№ ХМ_000573 (К-9 - УЗ-22)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2ECB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08838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0,0680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4B868E8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15D39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64055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D327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3739543C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5BC1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86:02:1001001:2004/ЧЗУ5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D420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, инв.№24045692 (К-161 - УЗ-31)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ADC9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C47D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0,0313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7C7DFB6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223354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17C4B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2072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1A4A9139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15F4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86:02:0000000:292/ЧЗУ7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2278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, инв.№24045692 (К-161 - УЗ-31)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41B80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86:02:0000000:292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FB7B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0,0038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2B57ECD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2658D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2A6EE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C963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60C28BEB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1ECC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86:02:1001001:2004/ЧЗУ6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49907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Нефтепровод от К-162 до т.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вр</w:t>
            </w:r>
            <w:proofErr w:type="spellEnd"/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.,инв.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№ 24045693 (К-162 - УЗ-30)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F977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31FED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0,0256</w:t>
            </w:r>
          </w:p>
        </w:tc>
        <w:tc>
          <w:tcPr>
            <w:tcW w:w="479" w:type="pct"/>
            <w:tcBorders>
              <w:left w:val="nil"/>
              <w:right w:val="single" w:sz="4" w:space="0" w:color="auto"/>
            </w:tcBorders>
            <w:vAlign w:val="center"/>
          </w:tcPr>
          <w:p w14:paraId="40CCA3A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AE643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46FD6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3279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449C92F0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E9BD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86:02:0601001:102/ЧЗУ3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CC53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Нефтесборные сети к кусту 93,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>№ ХМ_ХХ-01707 (К-93 – УЗ-23)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7C253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86:02:0601001:102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6CC15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0,0019</w:t>
            </w:r>
          </w:p>
        </w:tc>
        <w:tc>
          <w:tcPr>
            <w:tcW w:w="479" w:type="pct"/>
            <w:vMerge w:val="restart"/>
            <w:tcBorders>
              <w:left w:val="nil"/>
              <w:right w:val="single" w:sz="4" w:space="0" w:color="auto"/>
            </w:tcBorders>
            <w:vAlign w:val="center"/>
          </w:tcPr>
          <w:p w14:paraId="6AD02AFA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0DA17F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F9558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33EC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657813" w:rsidRPr="00EC49B6" w14:paraId="54122B95" w14:textId="77777777" w:rsidTr="00657813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DED02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86:02:1001001:2004/ЧЗУ7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A4E2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Нефтесборы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к скв.204,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№ХМ_ХХ-</w:t>
            </w: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01710(скв.204 Р-УЗ-18)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5F621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lastRenderedPageBreak/>
              <w:t>86:02:1001001:2004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02B66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0,0419</w:t>
            </w:r>
          </w:p>
        </w:tc>
        <w:tc>
          <w:tcPr>
            <w:tcW w:w="47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9DD8F9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9981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D20DE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2D56B" w14:textId="77777777" w:rsidR="00657813" w:rsidRPr="00EC49B6" w:rsidRDefault="00657813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C76479" w:rsidRPr="00EC49B6" w14:paraId="36B91AD5" w14:textId="77777777" w:rsidTr="00C76479">
        <w:trPr>
          <w:trHeight w:val="694"/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ED86E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86:02:0601001:ЗУ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>1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1E3FB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Нефтесборы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к скв.204,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№ХМ_ХХ-01710(скв.204 Р-УЗ-18)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3DCDD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CEB78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0,013</w:t>
            </w:r>
            <w:r w:rsidR="00657813" w:rsidRPr="00EC49B6">
              <w:rPr>
                <w:rFonts w:eastAsia="Calibri"/>
                <w:color w:val="000000"/>
                <w:sz w:val="28"/>
                <w:szCs w:val="28"/>
              </w:rPr>
              <w:t>7</w:t>
            </w:r>
          </w:p>
        </w:tc>
        <w:tc>
          <w:tcPr>
            <w:tcW w:w="47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71224B3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Образование </w:t>
            </w: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из земель</w:t>
            </w:r>
            <w:proofErr w:type="gram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находящихся в государственной и (или) муниципальной собственности</w:t>
            </w:r>
          </w:p>
        </w:tc>
        <w:tc>
          <w:tcPr>
            <w:tcW w:w="46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16B328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Образование земельных участков, которые будут отнесены к территории общего пользования, не требуется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E3CDFC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22F30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Земли запаса</w:t>
            </w:r>
          </w:p>
        </w:tc>
      </w:tr>
      <w:tr w:rsidR="00C76479" w:rsidRPr="00EC49B6" w14:paraId="2D872ECD" w14:textId="77777777" w:rsidTr="00C76479">
        <w:trPr>
          <w:trHeight w:val="717"/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72169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86:02:0601001:ЗУ</w:t>
            </w:r>
            <w:proofErr w:type="gramEnd"/>
            <w:r w:rsidR="00657813" w:rsidRPr="00EC49B6">
              <w:rPr>
                <w:rFonts w:eastAsia="Calibri"/>
                <w:color w:val="000000"/>
                <w:sz w:val="28"/>
                <w:szCs w:val="28"/>
              </w:rPr>
              <w:t>2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9B6A7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Демонтаж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0E1BC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0C490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0,008</w:t>
            </w:r>
            <w:r w:rsidR="00657813" w:rsidRPr="00EC49B6">
              <w:rPr>
                <w:rFonts w:eastAsia="Calibri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9" w:type="pct"/>
            <w:vMerge/>
            <w:tcBorders>
              <w:left w:val="nil"/>
              <w:right w:val="single" w:sz="4" w:space="0" w:color="auto"/>
            </w:tcBorders>
            <w:vAlign w:val="center"/>
          </w:tcPr>
          <w:p w14:paraId="002184EF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F57647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C75724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6BDAC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  <w:tr w:rsidR="00C76479" w:rsidRPr="00EC49B6" w14:paraId="4696A9FC" w14:textId="77777777" w:rsidTr="00280D75">
        <w:trPr>
          <w:jc w:val="center"/>
        </w:trPr>
        <w:tc>
          <w:tcPr>
            <w:tcW w:w="8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B349B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proofErr w:type="gramStart"/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86:02:0601001:ЗУ</w:t>
            </w:r>
            <w:proofErr w:type="gramEnd"/>
            <w:r w:rsidR="00657813" w:rsidRPr="00EC49B6">
              <w:rPr>
                <w:rFonts w:eastAsia="Calibri"/>
                <w:color w:val="000000"/>
                <w:sz w:val="28"/>
                <w:szCs w:val="28"/>
              </w:rPr>
              <w:t>3</w:t>
            </w:r>
          </w:p>
        </w:tc>
        <w:tc>
          <w:tcPr>
            <w:tcW w:w="10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DF8BF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Нефтесборы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к скв.204, </w:t>
            </w:r>
            <w:proofErr w:type="spellStart"/>
            <w:r w:rsidRPr="00EC49B6">
              <w:rPr>
                <w:rFonts w:eastAsia="Calibri"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rFonts w:eastAsia="Calibri"/>
                <w:color w:val="000000"/>
                <w:sz w:val="28"/>
                <w:szCs w:val="28"/>
              </w:rPr>
              <w:t xml:space="preserve"> №ХМ_ХХ-01710(скв.204 Р-УЗ-18)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C9A71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86:02:0601001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DBFD6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  <w:r w:rsidRPr="00EC49B6">
              <w:rPr>
                <w:rFonts w:eastAsia="Calibri"/>
                <w:color w:val="000000"/>
                <w:sz w:val="28"/>
                <w:szCs w:val="28"/>
              </w:rPr>
              <w:t>0,0048</w:t>
            </w:r>
          </w:p>
        </w:tc>
        <w:tc>
          <w:tcPr>
            <w:tcW w:w="47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7545F7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46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9EAAD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69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CAF6F" w14:textId="77777777" w:rsidR="00C76479" w:rsidRPr="00EC49B6" w:rsidRDefault="00C76479" w:rsidP="00EC49B6">
            <w:pPr>
              <w:jc w:val="center"/>
              <w:rPr>
                <w:rFonts w:eastAsia="Calibri"/>
                <w:color w:val="000000"/>
                <w:sz w:val="28"/>
                <w:szCs w:val="28"/>
              </w:rPr>
            </w:pPr>
          </w:p>
        </w:tc>
        <w:tc>
          <w:tcPr>
            <w:tcW w:w="35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32532" w14:textId="77777777" w:rsidR="00C76479" w:rsidRPr="00EC49B6" w:rsidRDefault="00C76479" w:rsidP="00EC49B6">
            <w:pPr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</w:tbl>
    <w:p w14:paraId="1D03F294" w14:textId="77777777" w:rsidR="00AC3055" w:rsidRPr="00EC49B6" w:rsidRDefault="00AC3055" w:rsidP="00EC49B6">
      <w:pPr>
        <w:pStyle w:val="31"/>
        <w:numPr>
          <w:ilvl w:val="0"/>
          <w:numId w:val="0"/>
        </w:numPr>
        <w:ind w:left="709"/>
        <w:jc w:val="right"/>
        <w:rPr>
          <w:sz w:val="28"/>
          <w:szCs w:val="28"/>
        </w:rPr>
      </w:pPr>
      <w:bookmarkStart w:id="23" w:name="_Toc100310841"/>
      <w:bookmarkStart w:id="24" w:name="_Toc528934829"/>
      <w:bookmarkStart w:id="25" w:name="_Toc532309732"/>
      <w:r w:rsidRPr="00EC49B6">
        <w:rPr>
          <w:sz w:val="28"/>
          <w:szCs w:val="28"/>
        </w:rPr>
        <w:t xml:space="preserve">Таблица 6.1.2 </w:t>
      </w:r>
      <w:proofErr w:type="gramStart"/>
      <w:r w:rsidRPr="00EC49B6">
        <w:rPr>
          <w:sz w:val="28"/>
          <w:szCs w:val="28"/>
        </w:rPr>
        <w:t>Характеристика  лесного</w:t>
      </w:r>
      <w:proofErr w:type="gramEnd"/>
      <w:r w:rsidRPr="00EC49B6">
        <w:rPr>
          <w:sz w:val="28"/>
          <w:szCs w:val="28"/>
        </w:rPr>
        <w:t xml:space="preserve"> участка</w:t>
      </w:r>
      <w:bookmarkEnd w:id="23"/>
    </w:p>
    <w:tbl>
      <w:tblPr>
        <w:tblW w:w="5000" w:type="pct"/>
        <w:tblLook w:val="04A0" w:firstRow="1" w:lastRow="0" w:firstColumn="1" w:lastColumn="0" w:noHBand="0" w:noVBand="1"/>
      </w:tblPr>
      <w:tblGrid>
        <w:gridCol w:w="1567"/>
        <w:gridCol w:w="916"/>
        <w:gridCol w:w="811"/>
        <w:gridCol w:w="1072"/>
        <w:gridCol w:w="1662"/>
        <w:gridCol w:w="986"/>
        <w:gridCol w:w="1492"/>
        <w:gridCol w:w="1246"/>
        <w:gridCol w:w="357"/>
        <w:gridCol w:w="1134"/>
        <w:gridCol w:w="497"/>
        <w:gridCol w:w="1523"/>
        <w:gridCol w:w="496"/>
        <w:gridCol w:w="1267"/>
        <w:gridCol w:w="496"/>
      </w:tblGrid>
      <w:tr w:rsidR="00F354BC" w:rsidRPr="00EC49B6" w14:paraId="1BD89E94" w14:textId="77777777" w:rsidTr="00F354BC">
        <w:trPr>
          <w:trHeight w:val="660"/>
        </w:trPr>
        <w:tc>
          <w:tcPr>
            <w:tcW w:w="4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DDCE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Целевое назначение лесов</w:t>
            </w:r>
          </w:p>
        </w:tc>
        <w:tc>
          <w:tcPr>
            <w:tcW w:w="4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6913CA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Участковое лесничество/урочище</w:t>
            </w:r>
          </w:p>
        </w:tc>
        <w:tc>
          <w:tcPr>
            <w:tcW w:w="3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CD184B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Лесной квартал</w:t>
            </w:r>
          </w:p>
        </w:tc>
        <w:tc>
          <w:tcPr>
            <w:tcW w:w="4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CDE93A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Лесотаксационный выдел</w:t>
            </w:r>
          </w:p>
        </w:tc>
        <w:tc>
          <w:tcPr>
            <w:tcW w:w="6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1D3B96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Преобладающая порода</w:t>
            </w:r>
          </w:p>
        </w:tc>
        <w:tc>
          <w:tcPr>
            <w:tcW w:w="3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27C535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Площадь (га)</w:t>
            </w:r>
          </w:p>
        </w:tc>
        <w:tc>
          <w:tcPr>
            <w:tcW w:w="3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565C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 Запас древесины (</w:t>
            </w:r>
            <w:proofErr w:type="spellStart"/>
            <w:r w:rsidRPr="00EC49B6">
              <w:rPr>
                <w:sz w:val="28"/>
                <w:szCs w:val="28"/>
              </w:rPr>
              <w:t>куб.м</w:t>
            </w:r>
            <w:proofErr w:type="spellEnd"/>
            <w:r w:rsidRPr="00EC49B6">
              <w:rPr>
                <w:sz w:val="28"/>
                <w:szCs w:val="28"/>
              </w:rPr>
              <w:t>.)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D656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В том числе по группам возраста древостоя (га/</w:t>
            </w:r>
            <w:proofErr w:type="spellStart"/>
            <w:proofErr w:type="gramStart"/>
            <w:r w:rsidRPr="00EC49B6">
              <w:rPr>
                <w:sz w:val="28"/>
                <w:szCs w:val="28"/>
              </w:rPr>
              <w:t>куб.м</w:t>
            </w:r>
            <w:proofErr w:type="spellEnd"/>
            <w:proofErr w:type="gramEnd"/>
            <w:r w:rsidRPr="00EC49B6">
              <w:rPr>
                <w:sz w:val="28"/>
                <w:szCs w:val="28"/>
              </w:rPr>
              <w:t>)</w:t>
            </w:r>
          </w:p>
        </w:tc>
      </w:tr>
      <w:tr w:rsidR="00F354BC" w:rsidRPr="00EC49B6" w14:paraId="37432D9E" w14:textId="77777777" w:rsidTr="00F354BC">
        <w:trPr>
          <w:trHeight w:val="855"/>
        </w:trPr>
        <w:tc>
          <w:tcPr>
            <w:tcW w:w="4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84C09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4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9DEEB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9BB8F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4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D1CCA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6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641EE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C2B6A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1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A672F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49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5629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молодняки </w:t>
            </w:r>
          </w:p>
        </w:tc>
        <w:tc>
          <w:tcPr>
            <w:tcW w:w="47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3557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gramStart"/>
            <w:r w:rsidRPr="00EC49B6">
              <w:rPr>
                <w:sz w:val="28"/>
                <w:szCs w:val="28"/>
              </w:rPr>
              <w:t>средне-возрастные</w:t>
            </w:r>
            <w:proofErr w:type="gramEnd"/>
            <w:r w:rsidRPr="00EC49B6">
              <w:rPr>
                <w:sz w:val="28"/>
                <w:szCs w:val="28"/>
              </w:rPr>
              <w:t xml:space="preserve">  </w:t>
            </w:r>
          </w:p>
        </w:tc>
        <w:tc>
          <w:tcPr>
            <w:tcW w:w="48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30C6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приспевающие  </w:t>
            </w:r>
          </w:p>
        </w:tc>
        <w:tc>
          <w:tcPr>
            <w:tcW w:w="48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E9DA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спелые и перестойные  </w:t>
            </w:r>
          </w:p>
        </w:tc>
      </w:tr>
      <w:tr w:rsidR="00F354BC" w:rsidRPr="00EC49B6" w14:paraId="174E0165" w14:textId="77777777" w:rsidTr="00F354BC">
        <w:trPr>
          <w:trHeight w:val="31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9DC5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6DC8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8237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4FA5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40C4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5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70C1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8304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7</w:t>
            </w:r>
          </w:p>
        </w:tc>
        <w:tc>
          <w:tcPr>
            <w:tcW w:w="49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06CF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8</w:t>
            </w:r>
          </w:p>
        </w:tc>
        <w:tc>
          <w:tcPr>
            <w:tcW w:w="47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1AF9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9</w:t>
            </w:r>
          </w:p>
        </w:tc>
        <w:tc>
          <w:tcPr>
            <w:tcW w:w="48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984C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10</w:t>
            </w:r>
          </w:p>
        </w:tc>
        <w:tc>
          <w:tcPr>
            <w:tcW w:w="48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8839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11</w:t>
            </w:r>
          </w:p>
        </w:tc>
      </w:tr>
      <w:tr w:rsidR="00F354BC" w:rsidRPr="00EC49B6" w14:paraId="3720D39B" w14:textId="77777777" w:rsidTr="00F354BC">
        <w:trPr>
          <w:trHeight w:val="37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82DC6" w14:textId="77777777" w:rsidR="00F354BC" w:rsidRPr="00EC49B6" w:rsidRDefault="00F354BC" w:rsidP="00EC49B6">
            <w:pPr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Период строительства</w:t>
            </w:r>
          </w:p>
        </w:tc>
      </w:tr>
      <w:tr w:rsidR="00F354BC" w:rsidRPr="00EC49B6" w14:paraId="421A44D7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2B083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sz w:val="28"/>
                <w:szCs w:val="28"/>
              </w:rPr>
              <w:t>-К-9)</w:t>
            </w:r>
          </w:p>
        </w:tc>
      </w:tr>
      <w:tr w:rsidR="00F354BC" w:rsidRPr="00EC49B6" w14:paraId="2E172F84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FCF3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34E220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BB88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34BB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D880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90DE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0,0883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70CB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FB28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FD98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8E1A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0,0883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539F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EA5A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615E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347D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83ADF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</w:tr>
      <w:tr w:rsidR="00F354BC" w:rsidRPr="00EC49B6" w14:paraId="5EB505C7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69EC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lastRenderedPageBreak/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58771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9C36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A3FF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43EF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FA97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46AF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80C1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Профиль</w:t>
            </w:r>
          </w:p>
        </w:tc>
      </w:tr>
      <w:tr w:rsidR="00F354BC" w:rsidRPr="00EC49B6" w14:paraId="279B7E0D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B964E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2279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0,0885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4E1D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8816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8D16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7960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0,0883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4149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7A52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8768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8085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3B4C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03772E95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F6E4D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>№ ХМ_000573 (К-9 - УЗ-22)</w:t>
            </w:r>
          </w:p>
        </w:tc>
      </w:tr>
      <w:tr w:rsidR="00F354BC" w:rsidRPr="00EC49B6" w14:paraId="600BC7A8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2BCD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153F64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BB7A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1E59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14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20DB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C4742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9CE9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86F5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55F8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EE44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0,0018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986E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A6FA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ABBB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0A8D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AD50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684C0EF2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76ED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517A3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8BA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24B6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4729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9BC03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0,0365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B2B1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11B7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6DB8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182B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0,0365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0A63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61A1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403C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2BDB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4108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943A236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6415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648D61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08A9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2BB1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F7C0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6E8B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0,0133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BC20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03E5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2E8D8D18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2C3F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4A61C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54FA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E489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45B5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019A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0,0238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5E73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46CC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7C903B6E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AAF2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E586A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2ADE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657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57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9492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857E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100C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78D3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15169340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4F8B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6C486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E111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1582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E77C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5D0F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DFB4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EB0E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Профиль</w:t>
            </w:r>
          </w:p>
        </w:tc>
      </w:tr>
      <w:tr w:rsidR="00F354BC" w:rsidRPr="00EC49B6" w14:paraId="73E55094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BB89A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5BA6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0,0768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BDD6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97AC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908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9A4E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0,0383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8976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5F22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7E64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96A3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D6E1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28D1DB4A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13101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Демонтаж</w:t>
            </w:r>
          </w:p>
        </w:tc>
      </w:tr>
      <w:tr w:rsidR="00F354BC" w:rsidRPr="00EC49B6" w14:paraId="511F0F9C" w14:textId="77777777" w:rsidTr="00F354BC">
        <w:trPr>
          <w:trHeight w:val="54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67D4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08FD22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DC3B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AEB8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A408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4B6F5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0,0275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C0C3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D741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C908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10E3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0,0275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A396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908D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4496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13B4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BEF7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4F2A5D07" w14:textId="77777777" w:rsidTr="00F354BC">
        <w:trPr>
          <w:trHeight w:val="54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6A9E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15279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5A4F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6ED6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F49F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F43FC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0,0128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F62A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769D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4610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ABB0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50C6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A7D3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0,0128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1F1E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B209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DEE4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06A598AB" w14:textId="77777777" w:rsidTr="00F354BC">
        <w:trPr>
          <w:trHeight w:val="54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FA37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F08D6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2D63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0684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D281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89C8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0,0044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ABA1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201A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49601CEB" w14:textId="77777777" w:rsidTr="00F354BC">
        <w:trPr>
          <w:trHeight w:val="54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E927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A6B25C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52AF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D503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C3B8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5990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0,0245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D086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7FCF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4D88F4CC" w14:textId="77777777" w:rsidTr="00F354BC">
        <w:trPr>
          <w:trHeight w:val="54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23C0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5145C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ADC0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79A6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57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B8BE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2198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0,0022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8EB8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14A3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1FBABF45" w14:textId="77777777" w:rsidTr="00F354BC">
        <w:trPr>
          <w:trHeight w:val="54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427A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10614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32F1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3637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CD18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02D4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0,0027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687F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BC46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Дорога автомобильная</w:t>
            </w:r>
          </w:p>
        </w:tc>
      </w:tr>
      <w:tr w:rsidR="00F354BC" w:rsidRPr="00EC49B6" w14:paraId="59ED6D6C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88CB6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B095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0,0741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408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F4BA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6A3A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22BC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0,0275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5EB1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80ED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0,0128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D5CB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B9F5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BCC6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7F33DDC6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BB88E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lastRenderedPageBreak/>
              <w:t xml:space="preserve">В/водовод от точки врезки до К-44, инв.№ </w:t>
            </w:r>
            <w:proofErr w:type="gramStart"/>
            <w:r w:rsidRPr="00EC49B6">
              <w:rPr>
                <w:iCs/>
                <w:sz w:val="28"/>
                <w:szCs w:val="28"/>
              </w:rPr>
              <w:t>24044863,  (</w:t>
            </w:r>
            <w:proofErr w:type="spellStart"/>
            <w:proofErr w:type="gramEnd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r w:rsidRPr="00EC49B6">
              <w:rPr>
                <w:iCs/>
                <w:sz w:val="28"/>
                <w:szCs w:val="28"/>
              </w:rPr>
              <w:t>.- К-44)</w:t>
            </w:r>
          </w:p>
        </w:tc>
      </w:tr>
      <w:tr w:rsidR="00F354BC" w:rsidRPr="00EC49B6" w14:paraId="5044C865" w14:textId="77777777" w:rsidTr="00F354BC">
        <w:trPr>
          <w:trHeight w:val="1463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FEBF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5A9D3AE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887C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DC66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1CAA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7D24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0,0127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A48A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11EB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63BD42AA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8AA12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17D8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0,0127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8BF9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9E14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39B0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F7D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124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3A0E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F6B0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8864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3A49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70BD435B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3547D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Демонтаж</w:t>
            </w:r>
          </w:p>
        </w:tc>
      </w:tr>
      <w:tr w:rsidR="00F354BC" w:rsidRPr="00EC49B6" w14:paraId="516E6897" w14:textId="77777777" w:rsidTr="00F354BC">
        <w:trPr>
          <w:trHeight w:val="1463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DF55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2348F6A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A159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A336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35E3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3709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2A19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D6D1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74B9CF63" w14:textId="77777777" w:rsidTr="00F354BC">
        <w:trPr>
          <w:trHeight w:val="51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F37E8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08AF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FC46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D7BE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63AE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DC94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F156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44F1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AA37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E912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28A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5A9F08E2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608DF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В/водовод от точки врезки до К-44, инв.№ </w:t>
            </w:r>
            <w:proofErr w:type="gramStart"/>
            <w:r w:rsidRPr="00EC49B6">
              <w:rPr>
                <w:iCs/>
                <w:sz w:val="28"/>
                <w:szCs w:val="28"/>
              </w:rPr>
              <w:t>24044863,  (</w:t>
            </w:r>
            <w:proofErr w:type="spellStart"/>
            <w:proofErr w:type="gramEnd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r w:rsidRPr="00EC49B6">
              <w:rPr>
                <w:iCs/>
                <w:sz w:val="28"/>
                <w:szCs w:val="28"/>
              </w:rPr>
              <w:t>.- К-44)</w:t>
            </w:r>
          </w:p>
        </w:tc>
      </w:tr>
      <w:tr w:rsidR="00F354BC" w:rsidRPr="00EC49B6" w14:paraId="55D81E4B" w14:textId="77777777" w:rsidTr="00F354BC">
        <w:trPr>
          <w:trHeight w:val="1609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4B6F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58B2A8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B0A8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FD18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71FC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C1F4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8501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55AC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17E70D2A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EFE35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B24B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CB58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C101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1663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A55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0E1B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FDC0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9F63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7F38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7320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4EA2FA85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0B6D6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Демонтаж</w:t>
            </w:r>
          </w:p>
        </w:tc>
      </w:tr>
      <w:tr w:rsidR="00F354BC" w:rsidRPr="00EC49B6" w14:paraId="486431C7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1A4C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BCBEFD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CDAC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0FB4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3979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C92A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27C4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6ED2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59A71C4F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685D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A890A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813F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36BB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8E63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37F9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0,0110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216D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2703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16052318" w14:textId="77777777" w:rsidTr="00F354BC">
        <w:trPr>
          <w:trHeight w:val="555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5DCFC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BAB0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0,0120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D129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E3B8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DED9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00A3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432A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7E84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64A0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1BE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8B35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0DC57FBA" w14:textId="77777777" w:rsidTr="00F354BC">
        <w:trPr>
          <w:trHeight w:val="55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00750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lastRenderedPageBreak/>
              <w:t xml:space="preserve">Нефтесборные сети к кусту 93,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>№ ХМ_ХХ-01707 (К-93 – УЗ-23)</w:t>
            </w:r>
          </w:p>
        </w:tc>
      </w:tr>
      <w:tr w:rsidR="00F354BC" w:rsidRPr="00EC49B6" w14:paraId="367C3596" w14:textId="77777777" w:rsidTr="00F354BC">
        <w:trPr>
          <w:trHeight w:val="168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1B91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5EE796B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E4DE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145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EE20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1AAA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ОС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D154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0,0040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6E0C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9CF7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7EED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3020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0ADE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CC3D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22D8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8876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0,0040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F56A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73B19152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08B11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3E14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0,0040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5E29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2A27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02A8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CD28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4D86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E1DE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E6C9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8558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0,0040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6D40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4EB6825E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0E322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Демонтаж</w:t>
            </w:r>
          </w:p>
        </w:tc>
      </w:tr>
      <w:tr w:rsidR="00F354BC" w:rsidRPr="00EC49B6" w14:paraId="3E282AA4" w14:textId="77777777" w:rsidTr="00F354BC">
        <w:trPr>
          <w:trHeight w:val="168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4231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BB32C7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E3F9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145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9E2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4DB2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ОС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8FEB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0F3F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B649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F520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B51A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75A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9888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771D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845C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0,0002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A1EB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2B270968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8B437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6654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7BFE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94DA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569A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3A91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A239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3E84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24A1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09EC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0,0002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83D5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14F9638F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0A57D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Демонтаж</w:t>
            </w:r>
          </w:p>
        </w:tc>
      </w:tr>
      <w:tr w:rsidR="00F354BC" w:rsidRPr="00EC49B6" w14:paraId="657A99D3" w14:textId="77777777" w:rsidTr="00F354BC">
        <w:trPr>
          <w:trHeight w:val="1463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D32C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E42B1B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9CC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9252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41C7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406E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0,0068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8817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B6DA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A54B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0E16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0,0068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3D5A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7579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7BDA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3974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FFA1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792894D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C2073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5ABB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0,0068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9D12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9328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39CA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DEDC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0,0068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7410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6BF0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B315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04FC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1BD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742147F7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A0225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iCs/>
                <w:sz w:val="28"/>
                <w:szCs w:val="28"/>
              </w:rPr>
              <w:t>, инв.№24045692 (К-161 - УЗ-31)</w:t>
            </w:r>
          </w:p>
        </w:tc>
      </w:tr>
      <w:tr w:rsidR="00F354BC" w:rsidRPr="00EC49B6" w14:paraId="35B63914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2B8C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E069ED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8E9C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CAC2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4B3D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5673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0,0046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4ECA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807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660D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F035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0AAA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088E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1393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D23B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0,0046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0CFF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5BDB2222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876A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CBBF7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3974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00AA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5F44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8029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7E4F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7FA5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766EB398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96658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lastRenderedPageBreak/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7F85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0,0047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E83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E62C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0A1B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7F9F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E2D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6021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C2B3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3A40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0,0046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90E8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08819089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CBFAA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sz w:val="28"/>
                <w:szCs w:val="28"/>
              </w:rPr>
              <w:t>-К-9)</w:t>
            </w:r>
          </w:p>
        </w:tc>
      </w:tr>
      <w:tr w:rsidR="00F354BC" w:rsidRPr="00EC49B6" w14:paraId="02C99BD4" w14:textId="77777777" w:rsidTr="00F354BC">
        <w:trPr>
          <w:trHeight w:val="1669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29EF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2CE8BF8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92DA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9710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2021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62EE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0,0077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3116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EF45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033F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6C22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0,0077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3452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1EEF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88FD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3AB8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78A1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468BEE8D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BD714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6E38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0,0077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4550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FD78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BF68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EC5B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0,0077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390F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D0FE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7BEE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451F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8DEE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48458D14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B7EA1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>№ ХМ_000573 (К-9 - УЗ-22)</w:t>
            </w:r>
          </w:p>
        </w:tc>
      </w:tr>
      <w:tr w:rsidR="00F354BC" w:rsidRPr="00EC49B6" w14:paraId="295F71F3" w14:textId="77777777" w:rsidTr="00F354BC">
        <w:trPr>
          <w:trHeight w:val="144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200A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21FB11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91EC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DF82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5DDC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A5E5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0,0032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1B57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ADD1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7C62A7F7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34786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BCE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0,0032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F716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F273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0EAF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2A1C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4406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7A0B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D322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A838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5693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7DDED767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29D06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Демонтаж</w:t>
            </w:r>
          </w:p>
        </w:tc>
      </w:tr>
      <w:tr w:rsidR="00F354BC" w:rsidRPr="00EC49B6" w14:paraId="09F2F98D" w14:textId="77777777" w:rsidTr="00F354BC">
        <w:trPr>
          <w:trHeight w:val="96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A7DB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CB65DC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7816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BAFE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6CFF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5C57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0,0171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48A8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2DD9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AE7E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070A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0,0171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E6C5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E3B5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833C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64C3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63F9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0F53484F" w14:textId="77777777" w:rsidTr="00F354BC">
        <w:trPr>
          <w:trHeight w:val="96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C3A5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6E435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DC5D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B4A8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7083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20FE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8CB1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2FCD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217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EDB9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C27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7352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0,0011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013D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692D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C63F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EFA370C" w14:textId="77777777" w:rsidTr="00F354BC">
        <w:trPr>
          <w:trHeight w:val="96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9A8D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DEA2F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DF6E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4B5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5B75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6498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EEB1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D127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B366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2E3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0265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BA68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0,0009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F86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9A55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9053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0EE45B08" w14:textId="77777777" w:rsidTr="00F354BC">
        <w:trPr>
          <w:trHeight w:val="96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E8B0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8197B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6554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28BF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0504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4B3E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0,0036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72F9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9790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3E4FF63E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50DCE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F981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0,0227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B692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EB89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D540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C4C3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0,0171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5512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7C16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0,0020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2692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8B88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B650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396B6C66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6788D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proofErr w:type="spellStart"/>
            <w:r w:rsidRPr="00EC49B6">
              <w:rPr>
                <w:iCs/>
                <w:sz w:val="28"/>
                <w:szCs w:val="28"/>
              </w:rPr>
              <w:lastRenderedPageBreak/>
              <w:t>Нефтесборы</w:t>
            </w:r>
            <w:proofErr w:type="spellEnd"/>
            <w:r w:rsidRPr="00EC49B6">
              <w:rPr>
                <w:iCs/>
                <w:sz w:val="28"/>
                <w:szCs w:val="28"/>
              </w:rPr>
              <w:t xml:space="preserve"> к скв.204,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 xml:space="preserve"> №ХМ_ХХ-01710(скв.204 Р-УЗ-18)</w:t>
            </w:r>
          </w:p>
        </w:tc>
      </w:tr>
      <w:tr w:rsidR="00F354BC" w:rsidRPr="00EC49B6" w14:paraId="5D738A93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A613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9E064D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9F24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0B45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16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3FF1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4E151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0,0129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CA16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2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91C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E7E2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B653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75D0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8B22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76F7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CF44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0,0129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40C2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</w:t>
            </w:r>
          </w:p>
        </w:tc>
      </w:tr>
      <w:tr w:rsidR="00F354BC" w:rsidRPr="00EC49B6" w14:paraId="490A63A6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8246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929EE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A773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D289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26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B02F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0EB7E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19C1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D03C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6CDB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E0EC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A2F2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FC7D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2EA7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A6D4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0,0004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FA35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54648DCC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DBAB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11998F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CE5E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DB35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6600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DFE2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0,0118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CC8D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16DF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7D828557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0A89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71A99D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4BB5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2A64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46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1F72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3EC6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0,0310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05B8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4CB9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77D5E283" w14:textId="77777777" w:rsidTr="00F354BC">
        <w:trPr>
          <w:trHeight w:val="8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24AA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5A4E1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333E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A77E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72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612F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1420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0,0546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DD86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408E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Дорога автомобильная</w:t>
            </w:r>
          </w:p>
        </w:tc>
      </w:tr>
      <w:tr w:rsidR="00F354BC" w:rsidRPr="00EC49B6" w14:paraId="055C5AE1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FAF51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D5921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0,1107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14F4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AF3A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1B1C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EA31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B9B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B629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2352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D6A5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0,0133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5514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</w:t>
            </w:r>
          </w:p>
        </w:tc>
      </w:tr>
      <w:tr w:rsidR="00F354BC" w:rsidRPr="00EC49B6" w14:paraId="681F0048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718CB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В/водовод от точки врезки до К-44, инв.№ </w:t>
            </w:r>
            <w:proofErr w:type="gramStart"/>
            <w:r w:rsidRPr="00EC49B6">
              <w:rPr>
                <w:iCs/>
                <w:sz w:val="28"/>
                <w:szCs w:val="28"/>
              </w:rPr>
              <w:t>24044863,  (</w:t>
            </w:r>
            <w:proofErr w:type="spellStart"/>
            <w:proofErr w:type="gramEnd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r w:rsidRPr="00EC49B6">
              <w:rPr>
                <w:iCs/>
                <w:sz w:val="28"/>
                <w:szCs w:val="28"/>
              </w:rPr>
              <w:t>.- К-44)</w:t>
            </w:r>
          </w:p>
        </w:tc>
      </w:tr>
      <w:tr w:rsidR="00F354BC" w:rsidRPr="00EC49B6" w14:paraId="72ABF808" w14:textId="77777777" w:rsidTr="00F354BC">
        <w:trPr>
          <w:trHeight w:val="75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AB08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A3249B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2A6D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6F97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C498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CB17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0,0390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095F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5207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46CB48CF" w14:textId="77777777" w:rsidTr="00F354BC">
        <w:trPr>
          <w:trHeight w:val="75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7339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2AB88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B300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F9D5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50A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2B48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51A4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DF13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35376000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4FCC5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20E0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0,0404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0CAC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022E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73C3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D534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0DA9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E4F6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93B5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6ABC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8170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E0705B5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AA34A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В/водовод от </w:t>
            </w:r>
            <w:proofErr w:type="spellStart"/>
            <w:r w:rsidRPr="00EC49B6">
              <w:rPr>
                <w:iCs/>
                <w:sz w:val="28"/>
                <w:szCs w:val="28"/>
              </w:rPr>
              <w:t>т.</w:t>
            </w:r>
            <w:proofErr w:type="gramStart"/>
            <w:r w:rsidRPr="00EC49B6">
              <w:rPr>
                <w:iCs/>
                <w:sz w:val="28"/>
                <w:szCs w:val="28"/>
              </w:rPr>
              <w:t>вр.до</w:t>
            </w:r>
            <w:proofErr w:type="spellEnd"/>
            <w:proofErr w:type="gramEnd"/>
            <w:r w:rsidRPr="00EC49B6">
              <w:rPr>
                <w:iCs/>
                <w:sz w:val="28"/>
                <w:szCs w:val="28"/>
              </w:rPr>
              <w:t xml:space="preserve"> К-55, инв.№24033568, (УП-11 - К-55)</w:t>
            </w:r>
          </w:p>
        </w:tc>
      </w:tr>
      <w:tr w:rsidR="00F354BC" w:rsidRPr="00EC49B6" w14:paraId="1E5F5C11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2B09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0ED87C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E4E2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93A3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AEFB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C733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0,0346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BDB9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32F6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Луг пойменный</w:t>
            </w:r>
          </w:p>
        </w:tc>
      </w:tr>
      <w:tr w:rsidR="00F354BC" w:rsidRPr="00EC49B6" w14:paraId="3C448461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BA82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DDD6C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42D2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4545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54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418B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43A0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0,1162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2344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13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D0BB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76FF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EC2E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6E00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DE99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6959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60FA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0,1162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4852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</w:t>
            </w:r>
          </w:p>
        </w:tc>
      </w:tr>
      <w:tr w:rsidR="00F354BC" w:rsidRPr="00EC49B6" w14:paraId="1F728B1A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74FF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35839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C63F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3CBB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53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B85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F6E6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0,0202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B7A9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B323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5136513E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F287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lastRenderedPageBreak/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0CDD3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4FB0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E500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0B6E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62CD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0,0501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2006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73FC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47F366D1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787EC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63EC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0,2211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239A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B40D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466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EE5E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636D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3B0B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F8D6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FE32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0,1162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B623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</w:t>
            </w:r>
          </w:p>
        </w:tc>
      </w:tr>
      <w:tr w:rsidR="00F354BC" w:rsidRPr="00EC49B6" w14:paraId="52D2E7F1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C3890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iCs/>
                <w:sz w:val="28"/>
                <w:szCs w:val="28"/>
              </w:rPr>
              <w:t>, инв.№24045692 (К-161 - УЗ-31)</w:t>
            </w:r>
          </w:p>
        </w:tc>
      </w:tr>
      <w:tr w:rsidR="00F354BC" w:rsidRPr="00EC49B6" w14:paraId="3DAD92E7" w14:textId="77777777" w:rsidTr="00F354BC">
        <w:trPr>
          <w:trHeight w:val="63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8FD8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59C2792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FDDD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D3E9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7126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8DFD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0,0100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F20F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0FEA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6DCE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4A02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F8CD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A19A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7BCF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935A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0,0100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B62E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597AAE37" w14:textId="77777777" w:rsidTr="00F354BC">
        <w:trPr>
          <w:trHeight w:val="63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98C1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06F4E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ABD1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5905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0652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55E8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0,0296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79D2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4F22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63955830" w14:textId="77777777" w:rsidTr="00F354BC">
        <w:trPr>
          <w:trHeight w:val="63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A4AF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B07E0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9F8E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EE8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101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D5D2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A4A0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0,0108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79BC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F337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Дорога автомобильная</w:t>
            </w:r>
          </w:p>
        </w:tc>
      </w:tr>
      <w:tr w:rsidR="00F354BC" w:rsidRPr="00EC49B6" w14:paraId="405B7D64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50931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1EA24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0,0504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3380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A63E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66CB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5178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52DC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8FB2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746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A46B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0,0100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7B58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6DA4942F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649A9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Нефтепровод от К-162 до т.</w:t>
            </w:r>
            <w:proofErr w:type="spellStart"/>
            <w:r w:rsidRPr="00EC49B6">
              <w:rPr>
                <w:iCs/>
                <w:sz w:val="28"/>
                <w:szCs w:val="28"/>
              </w:rPr>
              <w:t>вр</w:t>
            </w:r>
            <w:proofErr w:type="spellEnd"/>
            <w:proofErr w:type="gramStart"/>
            <w:r w:rsidRPr="00EC49B6">
              <w:rPr>
                <w:iCs/>
                <w:sz w:val="28"/>
                <w:szCs w:val="28"/>
              </w:rPr>
              <w:t>.,инв.</w:t>
            </w:r>
            <w:proofErr w:type="gramEnd"/>
            <w:r w:rsidRPr="00EC49B6">
              <w:rPr>
                <w:iCs/>
                <w:sz w:val="28"/>
                <w:szCs w:val="28"/>
              </w:rPr>
              <w:t>№ 24045693 (К-162 - УЗ-30)</w:t>
            </w:r>
          </w:p>
        </w:tc>
      </w:tr>
      <w:tr w:rsidR="00F354BC" w:rsidRPr="00EC49B6" w14:paraId="20CE0890" w14:textId="77777777" w:rsidTr="00F354BC">
        <w:trPr>
          <w:trHeight w:val="73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5CD5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E32EBE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0D55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5049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68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E894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509A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0,0109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174D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B1B2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DFEA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F828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EFC1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9B4A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5452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A25F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0,0109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F048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3E7C0F67" w14:textId="77777777" w:rsidTr="00F354BC">
        <w:trPr>
          <w:trHeight w:val="73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B3B6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2B602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D518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D89F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2FEE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8ED7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0,0323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A74A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E79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458E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3CB8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0,0323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478B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83A4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FC2C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02D1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F0B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05D03008" w14:textId="77777777" w:rsidTr="00F354BC">
        <w:trPr>
          <w:trHeight w:val="73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7AD1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95BC5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288C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6300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C7D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A34C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0,0065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7259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9B1E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0,0065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BA10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E1BE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2678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A9FB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E7BD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09AD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713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671AB313" w14:textId="77777777" w:rsidTr="00F354BC">
        <w:trPr>
          <w:trHeight w:val="73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F647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Защит. 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E26F7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97D4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761A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96C1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4082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934D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7E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D8A0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5EA4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A035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F983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068C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157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964B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213755A5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4C8E1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AB259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0,0507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D36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2955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0,0065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8353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EA6E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0,0323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57B3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455D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D7AF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3EEA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0,0119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6BC0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62F5E3EC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D6844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Н/газопровод от Р164 до </w:t>
            </w:r>
            <w:proofErr w:type="spellStart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r w:rsidRPr="00EC49B6">
              <w:rPr>
                <w:iCs/>
                <w:sz w:val="28"/>
                <w:szCs w:val="28"/>
              </w:rPr>
              <w:t>., инв№24050854 (скв.164Р-УЗ-35)</w:t>
            </w:r>
          </w:p>
        </w:tc>
      </w:tr>
      <w:tr w:rsidR="00F354BC" w:rsidRPr="00EC49B6" w14:paraId="0EAD20EC" w14:textId="77777777" w:rsidTr="00F354BC">
        <w:trPr>
          <w:trHeight w:val="99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5D22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Защит. 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1CC71A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09F5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E4CC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495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К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AABC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0,0243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DCDB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98AB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B993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2EF0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0,0243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819D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4E99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2D39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C6AD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AFD1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0ACB48D" w14:textId="77777777" w:rsidTr="00F354BC">
        <w:trPr>
          <w:trHeight w:val="99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4B9F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Защит. 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F8728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0F37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9896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823F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К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8400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0,0781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E08A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18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F48B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537A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3AFD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0,0781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EC11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18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1D62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2B29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981A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FABB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5F5104B3" w14:textId="77777777" w:rsidTr="00F354BC">
        <w:trPr>
          <w:trHeight w:val="99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749D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lastRenderedPageBreak/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F93F15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5F16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9ED8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42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A455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2C04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0,0208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7E51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CC07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071DD32F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E34F3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B213A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0,1232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1BE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23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F464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803D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7EDC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0,1024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8C3C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23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AAE4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BB47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707F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88E7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65F05832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B59CA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sz w:val="28"/>
                <w:szCs w:val="28"/>
              </w:rPr>
              <w:t>-К-9)</w:t>
            </w:r>
          </w:p>
        </w:tc>
      </w:tr>
      <w:tr w:rsidR="00F354BC" w:rsidRPr="00EC49B6" w14:paraId="09EF035E" w14:textId="77777777" w:rsidTr="00F354BC">
        <w:trPr>
          <w:trHeight w:val="69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470B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E162F8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9DCE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B7C3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9AAC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8F80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0,5445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0ABD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8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3C0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4F28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8BC9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0,5445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7083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3751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F829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0C9A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4982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2C75576" w14:textId="77777777" w:rsidTr="00F354BC">
        <w:trPr>
          <w:trHeight w:val="69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0DAC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5F5E2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6C70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E2E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D526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F705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4BC0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E21E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747C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A55B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844C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419B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0,0012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BE9A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0B4B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2B28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0D29E821" w14:textId="77777777" w:rsidTr="00F354BC">
        <w:trPr>
          <w:trHeight w:val="69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64BB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44A28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DB8B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4630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7EAD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A32F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0,0066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32D2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7830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1709F700" w14:textId="77777777" w:rsidTr="00F354BC">
        <w:trPr>
          <w:trHeight w:val="69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AEBE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8629E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C2A9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B42A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9631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BB34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0,0129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9E55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1111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Профиль</w:t>
            </w:r>
          </w:p>
        </w:tc>
      </w:tr>
      <w:tr w:rsidR="00F354BC" w:rsidRPr="00EC49B6" w14:paraId="367E9AB8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58BB2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DD1D8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0,5652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3AE0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7E31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EB03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AC17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0,5445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CAE6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B536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0,0012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C444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537A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5014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F16FB56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258D7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>№ ХМ_000573 (К-9 - УЗ-22)</w:t>
            </w:r>
          </w:p>
        </w:tc>
      </w:tr>
      <w:tr w:rsidR="00F354BC" w:rsidRPr="00EC49B6" w14:paraId="282CF878" w14:textId="77777777" w:rsidTr="00F354BC">
        <w:trPr>
          <w:trHeight w:val="75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4D3C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72E5D3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A65C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FBE5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4EB4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342C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0,0035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4F44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B2B0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F1F2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A48E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B689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9065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0,0035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4C6A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6552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D9A8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9A5D535" w14:textId="77777777" w:rsidTr="00F354BC">
        <w:trPr>
          <w:trHeight w:val="75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4E78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27736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43EA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4D6B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F592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CA32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0,1852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C1BE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68B9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0933A604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11252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5892E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0,1887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7995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2125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59DB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166A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BEC5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666C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0,0035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28BE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F11E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EF96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B1E0885" w14:textId="77777777" w:rsidTr="00F354BC">
        <w:trPr>
          <w:trHeight w:val="338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748BA5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Демонтаж</w:t>
            </w:r>
          </w:p>
        </w:tc>
      </w:tr>
      <w:tr w:rsidR="00F354BC" w:rsidRPr="00EC49B6" w14:paraId="3F7CD115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9860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hideMark/>
          </w:tcPr>
          <w:p w14:paraId="3BD848E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0EDB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CDA6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46A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D8485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1,4284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CB92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21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6FA5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D81F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EBAD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1,4284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29E1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816A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AAC6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F50F8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0E6A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</w:tr>
      <w:tr w:rsidR="00F354BC" w:rsidRPr="00EC49B6" w14:paraId="0E9DCA15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DF29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13EA9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DBA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A4A9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16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BA0E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196E6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0,0190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E2CA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2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2FEF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B575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18A4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1B29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BF4B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7BF0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7A83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0,0190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CFC7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</w:t>
            </w:r>
          </w:p>
        </w:tc>
      </w:tr>
      <w:tr w:rsidR="00F354BC" w:rsidRPr="00EC49B6" w14:paraId="062D74A7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E363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374E2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8012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21DF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3BDC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63841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0,0667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EF3D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4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D739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95F8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34D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2908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EC9A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0,0667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A0FB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A8ED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79FE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0500262B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0CC1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lastRenderedPageBreak/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24249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5994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5F97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FE4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FFE91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0,0041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DFFE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E437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FE9B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5695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63AD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C31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0,0041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55FD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B95A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8DE9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750742E6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4F4E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3D4A7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1CE0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9C7B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22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ED9C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4454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0,0035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3C82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1A86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Зимник</w:t>
            </w:r>
          </w:p>
        </w:tc>
      </w:tr>
      <w:tr w:rsidR="00F354BC" w:rsidRPr="00EC49B6" w14:paraId="0D811B9A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E619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20D29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F9FA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DC27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AE01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835D5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0,0288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063F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4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8C02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0201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CB5C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5700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777E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0,0288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F13E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BA05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238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6ED4761F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CA6A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342D7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825F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487B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26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71FF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913DA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0,0186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85A4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2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D6C9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B487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83A9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BF37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802C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8C3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5C6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0,0186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5C6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</w:t>
            </w:r>
          </w:p>
        </w:tc>
      </w:tr>
      <w:tr w:rsidR="00F354BC" w:rsidRPr="00EC49B6" w14:paraId="09417B6D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469C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A4A42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FBFD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E4F8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DB40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03D0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0,2421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2BA4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1AD4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097CFF35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8B70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24463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6505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4492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46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6740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EA9E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0,0123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8EFF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9AF0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3E4A6946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75CF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51E03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CFCC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963A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03C4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473D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0,0325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DAE7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BDD0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Профиль</w:t>
            </w:r>
          </w:p>
        </w:tc>
      </w:tr>
      <w:tr w:rsidR="00F354BC" w:rsidRPr="00EC49B6" w14:paraId="7EF86279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5813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AEC35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45CD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A3E5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72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60C6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5ECB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0,0049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6C52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73E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Дорога автомобильная</w:t>
            </w:r>
          </w:p>
        </w:tc>
      </w:tr>
      <w:tr w:rsidR="00F354BC" w:rsidRPr="00EC49B6" w14:paraId="7C005633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6B1B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DB48B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40F4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A643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53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37AE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DEEF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0,1608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562D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E3F5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212F41B2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7D6D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8E62B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2DC1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1F10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7E2C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381E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0,0078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A2DD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D652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4248D115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8150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C167F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7D54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D3DF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FD3C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BD1E7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7721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167B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41B7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E6B3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2EAC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6969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ACED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E786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0,0004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E073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2E58AA69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9DA4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708B2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54BB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7588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C9FE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7ECE1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0,1027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5F1A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523B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0,1027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8AB6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3780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0DC5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1E51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ED4B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321C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3E36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34640D39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E418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3D704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C968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7D6B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424B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32115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0,0959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131A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3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B43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B223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C566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0,0959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B464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490C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2DA7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4D01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FE4A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5EB9FB10" w14:textId="77777777" w:rsidTr="00F354BC">
        <w:trPr>
          <w:trHeight w:val="118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C17C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lastRenderedPageBreak/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8FF7D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E424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1EF9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1647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8500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0,0155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2B66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C0DC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6C3CFD5A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1783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EBDCA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3AB0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3F6D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101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0854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57DA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0,0023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19A7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0000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Дорога автомобильная</w:t>
            </w:r>
          </w:p>
        </w:tc>
      </w:tr>
      <w:tr w:rsidR="00F354BC" w:rsidRPr="00EC49B6" w14:paraId="77DEFF07" w14:textId="77777777" w:rsidTr="00F354BC">
        <w:trPr>
          <w:trHeight w:val="93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0617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861DC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EF4F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94D0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BD09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К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2E17A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0,0283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E69F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7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3EBB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6B42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A32D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0,0283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DD61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BCA9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8A5B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AAF8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BC70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C17DBB2" w14:textId="77777777" w:rsidTr="00F354BC">
        <w:trPr>
          <w:trHeight w:val="93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AA54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Защит. 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2963E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A840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76FD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A2B2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К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372D4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0,0142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18F2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3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EB7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574C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DA02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0,0142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6CCD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E376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0C46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ACC8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42FB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2AE53299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40F8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3D1E1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794E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85EE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42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D767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7B0E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AE57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2B63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62DE1219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2F086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620F7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2,2897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7DFF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48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8905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0,1027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6A35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40D0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1,5668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3AA2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34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30B8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0,0996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F36A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9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180D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0,0380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954F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</w:tr>
      <w:tr w:rsidR="00F354BC" w:rsidRPr="00EC49B6" w14:paraId="4AF633B5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93F04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Всего по периоду строительства: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378E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3,9550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62513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102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3A63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0,1092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B8A8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D557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2,4317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5D2C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67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4473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0,1191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C7C1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11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1754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0,1882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C95A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23</w:t>
            </w:r>
          </w:p>
        </w:tc>
      </w:tr>
      <w:tr w:rsidR="00F354BC" w:rsidRPr="00EC49B6" w14:paraId="1662B890" w14:textId="77777777" w:rsidTr="00F354BC">
        <w:trPr>
          <w:trHeight w:val="37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A9353" w14:textId="77777777" w:rsidR="00F354BC" w:rsidRPr="00EC49B6" w:rsidRDefault="00F354BC" w:rsidP="00EC49B6">
            <w:pPr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Период эксплуатации</w:t>
            </w:r>
          </w:p>
        </w:tc>
      </w:tr>
      <w:tr w:rsidR="00F354BC" w:rsidRPr="00EC49B6" w14:paraId="4B46D143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F24E2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sz w:val="28"/>
                <w:szCs w:val="28"/>
              </w:rPr>
              <w:t>-К-9)</w:t>
            </w:r>
          </w:p>
        </w:tc>
      </w:tr>
      <w:tr w:rsidR="00F354BC" w:rsidRPr="00EC49B6" w14:paraId="4EF065AB" w14:textId="77777777" w:rsidTr="00F354BC">
        <w:trPr>
          <w:trHeight w:val="60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6C50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2851F85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0BDB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A80A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64D9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CCD9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0,0567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6F07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304C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C1FF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2108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0,0567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0084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B008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F5E3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EF1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95AE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2106337B" w14:textId="77777777" w:rsidTr="00F354BC">
        <w:trPr>
          <w:trHeight w:val="60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93B97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01455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8B9C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ACF6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42AF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0A41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53AC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CA9A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5DED3B21" w14:textId="77777777" w:rsidTr="00F354BC">
        <w:trPr>
          <w:trHeight w:val="60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1C32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8CEB1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E2B2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947C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2D53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A5C7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0,0020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B52D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6191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Профиль</w:t>
            </w:r>
          </w:p>
        </w:tc>
      </w:tr>
      <w:tr w:rsidR="00F354BC" w:rsidRPr="00EC49B6" w14:paraId="0B9E4209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24E88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BA6A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0,0593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60AA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346F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5593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C640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0,0567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5C52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96DA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00BC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1FF3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95E2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37EDEBBC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7FF67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>№ ХМ_000573 (К-9 - УЗ-22)</w:t>
            </w:r>
          </w:p>
        </w:tc>
      </w:tr>
      <w:tr w:rsidR="00F354BC" w:rsidRPr="00EC49B6" w14:paraId="6333B0D9" w14:textId="77777777" w:rsidTr="00F354BC">
        <w:trPr>
          <w:trHeight w:val="70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9528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260E17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6377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ADB1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331A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3E38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0,0500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B829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C98B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B8C7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9290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7729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3F98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8856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1FC8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1D7E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61E000B" w14:textId="77777777" w:rsidTr="00F354BC">
        <w:trPr>
          <w:trHeight w:val="70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4541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lastRenderedPageBreak/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9E4D9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D160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3B39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C4FB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9EB8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0,0030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C822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A57F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5832FF81" w14:textId="77777777" w:rsidTr="00F354BC">
        <w:trPr>
          <w:trHeight w:val="70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460E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5DBD4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F150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7870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4530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185C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0,0120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5645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7BAB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7C736180" w14:textId="77777777" w:rsidTr="00F354BC">
        <w:trPr>
          <w:trHeight w:val="70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0EFD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D4412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5F4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7E5A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57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120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B590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380E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5784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6463BF59" w14:textId="77777777" w:rsidTr="00F354BC">
        <w:trPr>
          <w:trHeight w:val="70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0706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5C212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2D02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7668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5BEA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01CE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0,0020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1BD0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CCF9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Профиль</w:t>
            </w:r>
          </w:p>
        </w:tc>
      </w:tr>
      <w:tr w:rsidR="00F354BC" w:rsidRPr="00EC49B6" w14:paraId="7D95FD8B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092B8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9916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0,0680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D1B1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49A3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E1D8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0B31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0,0500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45A4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7D0E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6CE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B74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6B97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12D88BFC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CAC3D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В/водовод от точки врезки до К-44, инв.№ </w:t>
            </w:r>
            <w:proofErr w:type="gramStart"/>
            <w:r w:rsidRPr="00EC49B6">
              <w:rPr>
                <w:iCs/>
                <w:sz w:val="28"/>
                <w:szCs w:val="28"/>
              </w:rPr>
              <w:t>24044863,  (</w:t>
            </w:r>
            <w:proofErr w:type="spellStart"/>
            <w:proofErr w:type="gramEnd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r w:rsidRPr="00EC49B6">
              <w:rPr>
                <w:iCs/>
                <w:sz w:val="28"/>
                <w:szCs w:val="28"/>
              </w:rPr>
              <w:t>.- К-44)</w:t>
            </w:r>
          </w:p>
        </w:tc>
      </w:tr>
      <w:tr w:rsidR="00F354BC" w:rsidRPr="00EC49B6" w14:paraId="5EB15E71" w14:textId="77777777" w:rsidTr="00F354BC">
        <w:trPr>
          <w:trHeight w:val="156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F04B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5BE47C8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9382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C217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C77E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15A3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F0D1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69AE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49F48FEB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FCAD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A5AB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68DC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9AB5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FDEB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0A4D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1B8E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06BF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A981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A8DA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829B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6E0A18E4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206C2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Нефтесборные сети к кусту 93,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>№ ХМ_ХХ-01707 (К-93 – УЗ-23)</w:t>
            </w:r>
          </w:p>
        </w:tc>
      </w:tr>
      <w:tr w:rsidR="00F354BC" w:rsidRPr="00EC49B6" w14:paraId="7D04B079" w14:textId="77777777" w:rsidTr="00F354BC">
        <w:trPr>
          <w:trHeight w:val="153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9C98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96627A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AF33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145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0CFB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D26F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ОС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CFE9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FD96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4D3A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8C28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C71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DDDC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250E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72C9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6D2A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0,0018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B5DA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6F5B4C38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305DF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515D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41DD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AA70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7047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367A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B64E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9D9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BA47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1F51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0,0018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4A7E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27F73321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7FCBA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iCs/>
                <w:sz w:val="28"/>
                <w:szCs w:val="28"/>
              </w:rPr>
              <w:t>, инв.№24045692 (К-161 - УЗ-31)</w:t>
            </w:r>
          </w:p>
        </w:tc>
      </w:tr>
      <w:tr w:rsidR="00F354BC" w:rsidRPr="00EC49B6" w14:paraId="05E89CC0" w14:textId="77777777" w:rsidTr="00F354BC">
        <w:trPr>
          <w:trHeight w:val="769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13E5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0072A3F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A2D2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3F26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6998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BC60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0,0037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8BE0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FEBD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6646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6951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26CB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2A99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1B7C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48C7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0,0037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C662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1DA23C29" w14:textId="77777777" w:rsidTr="00F354BC">
        <w:trPr>
          <w:trHeight w:val="769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2217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lastRenderedPageBreak/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5B3A35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4EAE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39B9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4F89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1F26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C432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A5B0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5595B9F0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AC1F7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00F1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0,0039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0215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C496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971E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3714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D79D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8577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1588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F535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0,0037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D384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7F5D3BEB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B0F77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sz w:val="28"/>
                <w:szCs w:val="28"/>
              </w:rPr>
              <w:t>-К-9)</w:t>
            </w:r>
          </w:p>
        </w:tc>
      </w:tr>
      <w:tr w:rsidR="00F354BC" w:rsidRPr="00EC49B6" w14:paraId="0656D989" w14:textId="77777777" w:rsidTr="00F354BC">
        <w:trPr>
          <w:trHeight w:val="818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0919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A6E4B5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DEBC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B05B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7F26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B7C6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FBE8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C1AD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EFBA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A1DF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0,0006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DAD0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3ED3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1152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44FE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A449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7F48C4E4" w14:textId="77777777" w:rsidTr="00F354BC">
        <w:trPr>
          <w:trHeight w:val="803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40D7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5B757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7836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82D5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FCA8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A77A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D729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459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7FD267F6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660C1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AA4C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0,0025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F556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B5F3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0162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D80F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0,0006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A996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B7A9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B47A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8A61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9753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7059E331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B5648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>№ ХМ_000573 (К-9 - УЗ-22)</w:t>
            </w:r>
          </w:p>
        </w:tc>
      </w:tr>
      <w:tr w:rsidR="00F354BC" w:rsidRPr="00EC49B6" w14:paraId="384237A4" w14:textId="77777777" w:rsidTr="00F354BC">
        <w:trPr>
          <w:trHeight w:val="144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DC33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4E7DF7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5A09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DB29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840F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1FB5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4BCE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 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FEAD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2D26093A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D651E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D283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D54B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714C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496D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AB42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F23E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10AA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2187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21DE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1B3A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60466EBE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3CBDB4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proofErr w:type="spellStart"/>
            <w:r w:rsidRPr="00EC49B6">
              <w:rPr>
                <w:iCs/>
                <w:sz w:val="28"/>
                <w:szCs w:val="28"/>
              </w:rPr>
              <w:t>Нефтесборы</w:t>
            </w:r>
            <w:proofErr w:type="spellEnd"/>
            <w:r w:rsidRPr="00EC49B6">
              <w:rPr>
                <w:iCs/>
                <w:sz w:val="28"/>
                <w:szCs w:val="28"/>
              </w:rPr>
              <w:t xml:space="preserve"> к скв.204,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 xml:space="preserve"> №ХМ_ХХ-01710(скв.204 Р-УЗ-18)</w:t>
            </w:r>
          </w:p>
        </w:tc>
      </w:tr>
      <w:tr w:rsidR="00F354BC" w:rsidRPr="00EC49B6" w14:paraId="4061ED5E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34C6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46631E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45C4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4097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16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B407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B4FE3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0,0032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8FD1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219E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93FE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5AAE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B4BD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9801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3343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7F21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0,0032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FEFD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64398890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C013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6B109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25FE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57B7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DF1E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4E4F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0,0057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068E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4BD2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0B217B81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8DED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9D8D7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077C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139E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46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66C5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72C4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0,0038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9B3F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A22A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28DFDAD0" w14:textId="77777777" w:rsidTr="00F354BC">
        <w:trPr>
          <w:trHeight w:val="57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BB4D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67A8B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814C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2719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72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D3A8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BF4A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0,0287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4DAA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4C61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Дорога автомобильная</w:t>
            </w:r>
          </w:p>
        </w:tc>
      </w:tr>
      <w:tr w:rsidR="00F354BC" w:rsidRPr="00EC49B6" w14:paraId="5D0DDA05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A2678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02995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0,0414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09C7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EFAC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7F06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E4AC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87AD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D077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4EC4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822C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0,0032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9EEE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65A1468D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1D911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В/водовод от </w:t>
            </w:r>
            <w:proofErr w:type="spellStart"/>
            <w:r w:rsidRPr="00EC49B6">
              <w:rPr>
                <w:iCs/>
                <w:sz w:val="28"/>
                <w:szCs w:val="28"/>
              </w:rPr>
              <w:t>т.</w:t>
            </w:r>
            <w:proofErr w:type="gramStart"/>
            <w:r w:rsidRPr="00EC49B6">
              <w:rPr>
                <w:iCs/>
                <w:sz w:val="28"/>
                <w:szCs w:val="28"/>
              </w:rPr>
              <w:t>вр.до</w:t>
            </w:r>
            <w:proofErr w:type="spellEnd"/>
            <w:proofErr w:type="gramEnd"/>
            <w:r w:rsidRPr="00EC49B6">
              <w:rPr>
                <w:iCs/>
                <w:sz w:val="28"/>
                <w:szCs w:val="28"/>
              </w:rPr>
              <w:t xml:space="preserve"> К-55, инв.№24033568, (УП-11 - К-55)</w:t>
            </w:r>
          </w:p>
        </w:tc>
      </w:tr>
      <w:tr w:rsidR="00F354BC" w:rsidRPr="00EC49B6" w14:paraId="5C02A025" w14:textId="77777777" w:rsidTr="00F354BC">
        <w:trPr>
          <w:trHeight w:val="85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C864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lastRenderedPageBreak/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C586A0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92BC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1F7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54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39EA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AE65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0,0011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3070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22BB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46CA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8A2E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E2AC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C946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5E10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77B0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0,0011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7841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5C9B05C4" w14:textId="77777777" w:rsidTr="00F354BC">
        <w:trPr>
          <w:trHeight w:val="85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6A41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157AD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D5B8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DB93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53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7450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FF36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0,0059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9E32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B369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641C2996" w14:textId="77777777" w:rsidTr="00F354BC">
        <w:trPr>
          <w:trHeight w:val="85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91D3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2F890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6728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132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439B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74D2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73D3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0,0052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51AD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451A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149AA376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43DC1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1DBE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0,0122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EB92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23E3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9F2F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9C00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964B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906D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90BF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D386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0,0011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AC02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</w:tr>
      <w:tr w:rsidR="00F354BC" w:rsidRPr="00EC49B6" w14:paraId="704A8A47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DB30C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sz w:val="28"/>
                <w:szCs w:val="28"/>
              </w:rPr>
              <w:t>№ ХМ_000573 (К-9 - УЗ-22)</w:t>
            </w:r>
          </w:p>
        </w:tc>
      </w:tr>
      <w:tr w:rsidR="00F354BC" w:rsidRPr="00EC49B6" w14:paraId="2B356D4B" w14:textId="77777777" w:rsidTr="00F354BC">
        <w:trPr>
          <w:trHeight w:val="73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7CB7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E356FDF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1773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6104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A60B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D017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DA92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F8AE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1515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9FC4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0E85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D5D3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0,0004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EE9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3804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CF6D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393774B9" w14:textId="77777777" w:rsidTr="00F354BC">
        <w:trPr>
          <w:trHeight w:val="73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EA70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A3D50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EFF6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7F37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51F0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381B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0,0637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347B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2AD8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12EF2F5C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5B9E5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9541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0,0641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CD92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3168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48BA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EE94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9021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130F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0,0004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ADE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F1F4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0C98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68280B8B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8998F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Нефтепровод от К-162 до т.</w:t>
            </w:r>
            <w:proofErr w:type="spellStart"/>
            <w:r w:rsidRPr="00EC49B6">
              <w:rPr>
                <w:iCs/>
                <w:sz w:val="28"/>
                <w:szCs w:val="28"/>
              </w:rPr>
              <w:t>вр</w:t>
            </w:r>
            <w:proofErr w:type="spellEnd"/>
            <w:proofErr w:type="gramStart"/>
            <w:r w:rsidRPr="00EC49B6">
              <w:rPr>
                <w:iCs/>
                <w:sz w:val="28"/>
                <w:szCs w:val="28"/>
              </w:rPr>
              <w:t>.,инв.</w:t>
            </w:r>
            <w:proofErr w:type="gramEnd"/>
            <w:r w:rsidRPr="00EC49B6">
              <w:rPr>
                <w:iCs/>
                <w:sz w:val="28"/>
                <w:szCs w:val="28"/>
              </w:rPr>
              <w:t>№ 24045693 (К-162 - УЗ-30)</w:t>
            </w:r>
          </w:p>
        </w:tc>
      </w:tr>
      <w:tr w:rsidR="00F354BC" w:rsidRPr="00EC49B6" w14:paraId="41C6DA7D" w14:textId="77777777" w:rsidTr="00F354BC">
        <w:trPr>
          <w:trHeight w:val="1523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4FB26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037D052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A43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E1C1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48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7A10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85B4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0,0247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1E04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69D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0,0247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7358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DF87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2382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06C0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E510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F0E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5923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5B4D34B5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8C215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A5CD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0,0247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8B3A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181D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0,0247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FAD7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F62B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AB2D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BA9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423A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7821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7C6A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65C2DDCF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BF280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iCs/>
                <w:sz w:val="28"/>
                <w:szCs w:val="28"/>
              </w:rPr>
              <w:t>, инв.№24045692 (К-161 - УЗ-31)</w:t>
            </w:r>
          </w:p>
        </w:tc>
      </w:tr>
      <w:tr w:rsidR="00F354BC" w:rsidRPr="00EC49B6" w14:paraId="257E7194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428B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235AB825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717D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9857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3011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D08A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0,0100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0A9F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5E37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34E0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6270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5383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AD16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F349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0F06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0,0100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362B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683FE5C2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7FA9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5F3DC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919F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5C07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4933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112A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0,0158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570C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440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18A75297" w14:textId="77777777" w:rsidTr="00F354BC">
        <w:trPr>
          <w:trHeight w:val="64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E313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proofErr w:type="spellStart"/>
            <w:r w:rsidRPr="00EC49B6">
              <w:rPr>
                <w:sz w:val="28"/>
                <w:szCs w:val="28"/>
              </w:rPr>
              <w:lastRenderedPageBreak/>
              <w:t>Экспл</w:t>
            </w:r>
            <w:proofErr w:type="spellEnd"/>
            <w:r w:rsidRPr="00EC49B6">
              <w:rPr>
                <w:sz w:val="28"/>
                <w:szCs w:val="28"/>
              </w:rPr>
              <w:t>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41BB3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7656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96C1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101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59CF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41A1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0,0050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A5E3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E419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Дорога автомобильная</w:t>
            </w:r>
          </w:p>
        </w:tc>
      </w:tr>
      <w:tr w:rsidR="00F354BC" w:rsidRPr="00EC49B6" w14:paraId="2CEFB743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833AF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3AFB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0,0308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8017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C850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9094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4F20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5FAA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D485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CCE2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D8FE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0,0100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56FD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2215AA54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6555E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sz w:val="28"/>
                <w:szCs w:val="28"/>
              </w:rPr>
              <w:t>-К-9)</w:t>
            </w:r>
          </w:p>
        </w:tc>
      </w:tr>
      <w:tr w:rsidR="00F354BC" w:rsidRPr="00EC49B6" w14:paraId="20FF4700" w14:textId="77777777" w:rsidTr="00F354BC">
        <w:trPr>
          <w:trHeight w:val="66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40E5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C15FCF0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54FE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79DD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F5F8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FC84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0,0709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25123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F784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6A12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108B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0,0709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8537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7A85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1176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B741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0FCC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2D56580A" w14:textId="77777777" w:rsidTr="00F354BC">
        <w:trPr>
          <w:trHeight w:val="66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38E82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F0451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5714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70F60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40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5AF4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191E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0,1277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82336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BC0F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Трасса коммуникаций</w:t>
            </w:r>
          </w:p>
        </w:tc>
      </w:tr>
      <w:tr w:rsidR="00F354BC" w:rsidRPr="00EC49B6" w14:paraId="36F8D2CA" w14:textId="77777777" w:rsidTr="00F354BC">
        <w:trPr>
          <w:trHeight w:val="66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C33B9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933FA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BA34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3FA7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59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C83F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07C2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0,0007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84FB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808D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Профиль</w:t>
            </w:r>
          </w:p>
        </w:tc>
      </w:tr>
      <w:tr w:rsidR="00F354BC" w:rsidRPr="00EC49B6" w14:paraId="785CE814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B5452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E857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0,1993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2D82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A802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2E59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E4C4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0,0709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261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536D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4D3F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4244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0ECE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7C28A49F" w14:textId="77777777" w:rsidTr="00F354BC">
        <w:trPr>
          <w:trHeight w:val="345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02DC5" w14:textId="77777777" w:rsidR="00F354BC" w:rsidRPr="00EC49B6" w:rsidRDefault="00F354BC" w:rsidP="00EC49B6">
            <w:pPr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Н/газопровод от Р164 до </w:t>
            </w:r>
            <w:proofErr w:type="spellStart"/>
            <w:r w:rsidRPr="00EC49B6">
              <w:rPr>
                <w:iCs/>
                <w:sz w:val="28"/>
                <w:szCs w:val="28"/>
              </w:rPr>
              <w:t>т.вр</w:t>
            </w:r>
            <w:proofErr w:type="spellEnd"/>
            <w:r w:rsidRPr="00EC49B6">
              <w:rPr>
                <w:iCs/>
                <w:sz w:val="28"/>
                <w:szCs w:val="28"/>
              </w:rPr>
              <w:t>., инв№24050854 (скв.164Р-УЗ-35)</w:t>
            </w:r>
          </w:p>
        </w:tc>
      </w:tr>
      <w:tr w:rsidR="00F354BC" w:rsidRPr="00EC49B6" w14:paraId="65323E9D" w14:textId="77777777" w:rsidTr="00F354BC">
        <w:trPr>
          <w:trHeight w:val="153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0619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Защит. 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6ECEB8B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Троицкое / Троицкое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51FD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36DF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EAE6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К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5105D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0,0160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1980E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3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3038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A9BC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7A77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0,016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06FA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810F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FAF8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D486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03F8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34DABB6C" w14:textId="77777777" w:rsidTr="00F354BC">
        <w:trPr>
          <w:trHeight w:val="1530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8F0C4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 xml:space="preserve">Защит. 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95FFA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3CC5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218B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BF84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К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0B208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0,0372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AA88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9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F67A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7749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17EC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0,0372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A81A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9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D7F5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B475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C6518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EFBB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0FCCA63A" w14:textId="77777777" w:rsidTr="00F354BC">
        <w:trPr>
          <w:trHeight w:val="435"/>
        </w:trPr>
        <w:tc>
          <w:tcPr>
            <w:tcW w:w="4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4FD51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Защит.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6F985" w14:textId="77777777" w:rsidR="00F354BC" w:rsidRPr="00EC49B6" w:rsidRDefault="00F354BC" w:rsidP="00EC49B6">
            <w:pPr>
              <w:rPr>
                <w:sz w:val="28"/>
                <w:szCs w:val="28"/>
              </w:rPr>
            </w:pP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F4F2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BDA2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42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D5F0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 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3DE0C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0,0056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A3CEA" w14:textId="77777777" w:rsidR="00F354BC" w:rsidRPr="00EC49B6" w:rsidRDefault="00F354BC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-</w:t>
            </w:r>
          </w:p>
        </w:tc>
        <w:tc>
          <w:tcPr>
            <w:tcW w:w="1938" w:type="pct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FAC9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 xml:space="preserve">Скважина </w:t>
            </w:r>
          </w:p>
        </w:tc>
      </w:tr>
      <w:tr w:rsidR="00F354BC" w:rsidRPr="00EC49B6" w14:paraId="100305CC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1A74F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Итого по участку: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4C49E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0,0588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D0D3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019F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2158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0468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0,0532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EF0F3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E8BCB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5CBB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493E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9F04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-</w:t>
            </w:r>
          </w:p>
        </w:tc>
      </w:tr>
      <w:tr w:rsidR="00F354BC" w:rsidRPr="00EC49B6" w14:paraId="5B9FC504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21349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Всего по периоду эксплуатации: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ACFD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0,5685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F4D37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16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113AE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0,0247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CF4C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7EFE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0,2314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A664D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3707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0,0004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E4C9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C0727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0,0198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B510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</w:tr>
      <w:tr w:rsidR="00F354BC" w:rsidRPr="00EC49B6" w14:paraId="28BEF91C" w14:textId="77777777" w:rsidTr="00F354BC">
        <w:trPr>
          <w:trHeight w:val="360"/>
        </w:trPr>
        <w:tc>
          <w:tcPr>
            <w:tcW w:w="241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561DFF" w14:textId="77777777" w:rsidR="00F354BC" w:rsidRPr="00EC49B6" w:rsidRDefault="00F354BC" w:rsidP="00EC49B6">
            <w:pPr>
              <w:jc w:val="right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ВСЕГО:</w:t>
            </w:r>
          </w:p>
        </w:tc>
        <w:tc>
          <w:tcPr>
            <w:tcW w:w="3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98206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4,5235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8DF779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118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BA7E2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0,1339</w:t>
            </w:r>
          </w:p>
        </w:tc>
        <w:tc>
          <w:tcPr>
            <w:tcW w:w="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47B85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35EE1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2,6631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BB51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82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F9EB4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0,1195</w:t>
            </w:r>
          </w:p>
        </w:tc>
        <w:tc>
          <w:tcPr>
            <w:tcW w:w="1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84DAF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11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91ACC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0,2080</w:t>
            </w:r>
          </w:p>
        </w:tc>
        <w:tc>
          <w:tcPr>
            <w:tcW w:w="1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5F75A" w14:textId="77777777" w:rsidR="00F354BC" w:rsidRPr="00EC49B6" w:rsidRDefault="00F354BC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24</w:t>
            </w:r>
          </w:p>
        </w:tc>
      </w:tr>
    </w:tbl>
    <w:p w14:paraId="4167709A" w14:textId="77777777" w:rsidR="006A07CF" w:rsidRPr="00EC49B6" w:rsidRDefault="006A07CF" w:rsidP="00EC49B6">
      <w:pPr>
        <w:rPr>
          <w:sz w:val="28"/>
          <w:szCs w:val="28"/>
          <w:lang w:eastAsia="en-US"/>
        </w:rPr>
      </w:pPr>
    </w:p>
    <w:p w14:paraId="38579E16" w14:textId="77777777" w:rsidR="009B28C5" w:rsidRPr="00EC49B6" w:rsidRDefault="009B28C5" w:rsidP="00EC49B6">
      <w:pPr>
        <w:pStyle w:val="31"/>
        <w:numPr>
          <w:ilvl w:val="0"/>
          <w:numId w:val="0"/>
        </w:numPr>
        <w:ind w:left="709"/>
        <w:jc w:val="right"/>
        <w:rPr>
          <w:sz w:val="28"/>
          <w:szCs w:val="28"/>
        </w:rPr>
      </w:pPr>
    </w:p>
    <w:p w14:paraId="1458792D" w14:textId="77777777" w:rsidR="009B28C5" w:rsidRPr="00EC49B6" w:rsidRDefault="009B28C5" w:rsidP="00EC49B6">
      <w:pPr>
        <w:pStyle w:val="31"/>
        <w:numPr>
          <w:ilvl w:val="0"/>
          <w:numId w:val="0"/>
        </w:numPr>
        <w:ind w:left="709"/>
        <w:jc w:val="right"/>
        <w:rPr>
          <w:sz w:val="28"/>
          <w:szCs w:val="28"/>
        </w:rPr>
      </w:pPr>
    </w:p>
    <w:p w14:paraId="212D7C41" w14:textId="77777777" w:rsidR="00115264" w:rsidRPr="00EC49B6" w:rsidRDefault="00AC3055" w:rsidP="00EC49B6">
      <w:pPr>
        <w:pStyle w:val="31"/>
        <w:numPr>
          <w:ilvl w:val="0"/>
          <w:numId w:val="0"/>
        </w:numPr>
        <w:ind w:left="709"/>
        <w:jc w:val="right"/>
        <w:rPr>
          <w:sz w:val="28"/>
          <w:szCs w:val="28"/>
        </w:rPr>
      </w:pPr>
      <w:bookmarkStart w:id="26" w:name="_Toc100310842"/>
      <w:r w:rsidRPr="00EC49B6">
        <w:rPr>
          <w:sz w:val="28"/>
          <w:szCs w:val="28"/>
        </w:rPr>
        <w:t>Таблица 6.1.2 Средние таксационные показатели насаждений лесного участка</w:t>
      </w:r>
      <w:bookmarkEnd w:id="26"/>
    </w:p>
    <w:tbl>
      <w:tblPr>
        <w:tblW w:w="5000" w:type="pct"/>
        <w:tblLook w:val="04A0" w:firstRow="1" w:lastRow="0" w:firstColumn="1" w:lastColumn="0" w:noHBand="0" w:noVBand="1"/>
      </w:tblPr>
      <w:tblGrid>
        <w:gridCol w:w="603"/>
        <w:gridCol w:w="527"/>
        <w:gridCol w:w="1461"/>
        <w:gridCol w:w="2024"/>
        <w:gridCol w:w="1923"/>
        <w:gridCol w:w="1092"/>
        <w:gridCol w:w="1112"/>
        <w:gridCol w:w="1157"/>
        <w:gridCol w:w="1420"/>
        <w:gridCol w:w="1468"/>
        <w:gridCol w:w="1099"/>
        <w:gridCol w:w="1636"/>
      </w:tblGrid>
      <w:tr w:rsidR="000531BB" w:rsidRPr="00EC49B6" w14:paraId="41ED5F2F" w14:textId="77777777" w:rsidTr="000531BB">
        <w:trPr>
          <w:trHeight w:val="855"/>
        </w:trPr>
        <w:tc>
          <w:tcPr>
            <w:tcW w:w="4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69049956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Лесной квартал</w:t>
            </w:r>
          </w:p>
        </w:tc>
        <w:tc>
          <w:tcPr>
            <w:tcW w:w="4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707B5C45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Лесотаксационный выдел</w:t>
            </w:r>
          </w:p>
        </w:tc>
        <w:tc>
          <w:tcPr>
            <w:tcW w:w="3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FAFB6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Целевое назначение лесов</w:t>
            </w:r>
          </w:p>
        </w:tc>
        <w:tc>
          <w:tcPr>
            <w:tcW w:w="4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4C1A4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Преобладающая порода</w:t>
            </w:r>
          </w:p>
        </w:tc>
        <w:tc>
          <w:tcPr>
            <w:tcW w:w="6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59954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Состав</w:t>
            </w:r>
          </w:p>
        </w:tc>
        <w:tc>
          <w:tcPr>
            <w:tcW w:w="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802F5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Возраст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649DF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Бонитет</w:t>
            </w:r>
          </w:p>
        </w:tc>
        <w:tc>
          <w:tcPr>
            <w:tcW w:w="52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4CB3D3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Полнота</w:t>
            </w:r>
          </w:p>
        </w:tc>
        <w:tc>
          <w:tcPr>
            <w:tcW w:w="147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B67E5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Средний запас древесины лесных насаждений (</w:t>
            </w:r>
            <w:proofErr w:type="spellStart"/>
            <w:proofErr w:type="gramStart"/>
            <w:r w:rsidRPr="00EC49B6">
              <w:rPr>
                <w:color w:val="000000"/>
                <w:sz w:val="28"/>
                <w:szCs w:val="28"/>
              </w:rPr>
              <w:t>куб.м</w:t>
            </w:r>
            <w:proofErr w:type="spellEnd"/>
            <w:proofErr w:type="gramEnd"/>
            <w:r w:rsidRPr="00EC49B6">
              <w:rPr>
                <w:color w:val="000000"/>
                <w:sz w:val="28"/>
                <w:szCs w:val="28"/>
              </w:rPr>
              <w:t>/га)</w:t>
            </w:r>
          </w:p>
        </w:tc>
      </w:tr>
      <w:tr w:rsidR="000531BB" w:rsidRPr="00EC49B6" w14:paraId="10B79C23" w14:textId="77777777" w:rsidTr="000531BB">
        <w:trPr>
          <w:trHeight w:val="645"/>
        </w:trPr>
        <w:tc>
          <w:tcPr>
            <w:tcW w:w="4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9613F" w14:textId="77777777" w:rsidR="000531BB" w:rsidRPr="00EC49B6" w:rsidRDefault="000531BB" w:rsidP="00EC49B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4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484A7" w14:textId="77777777" w:rsidR="000531BB" w:rsidRPr="00EC49B6" w:rsidRDefault="000531BB" w:rsidP="00EC49B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21E18B" w14:textId="77777777" w:rsidR="000531BB" w:rsidRPr="00EC49B6" w:rsidRDefault="000531BB" w:rsidP="00EC49B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47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67A66" w14:textId="77777777" w:rsidR="000531BB" w:rsidRPr="00EC49B6" w:rsidRDefault="000531BB" w:rsidP="00EC49B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6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259EB" w14:textId="77777777" w:rsidR="000531BB" w:rsidRPr="00EC49B6" w:rsidRDefault="000531BB" w:rsidP="00EC49B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0756B" w14:textId="77777777" w:rsidR="000531BB" w:rsidRPr="00EC49B6" w:rsidRDefault="000531BB" w:rsidP="00EC49B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57D0A" w14:textId="77777777" w:rsidR="000531BB" w:rsidRPr="00EC49B6" w:rsidRDefault="000531BB" w:rsidP="00EC49B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52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9AA326" w14:textId="77777777" w:rsidR="000531BB" w:rsidRPr="00EC49B6" w:rsidRDefault="000531BB" w:rsidP="00EC49B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1E3B1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молодняки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8AC95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proofErr w:type="gramStart"/>
            <w:r w:rsidRPr="00EC49B6">
              <w:rPr>
                <w:color w:val="000000"/>
                <w:sz w:val="28"/>
                <w:szCs w:val="28"/>
              </w:rPr>
              <w:t>средне-возрастные</w:t>
            </w:r>
            <w:proofErr w:type="gramEnd"/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19B35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color w:val="000000"/>
                <w:sz w:val="28"/>
                <w:szCs w:val="28"/>
              </w:rPr>
              <w:t>приспе-вающие</w:t>
            </w:r>
            <w:proofErr w:type="spellEnd"/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C1A3F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спелые и перестойные</w:t>
            </w:r>
          </w:p>
        </w:tc>
      </w:tr>
      <w:tr w:rsidR="000531BB" w:rsidRPr="00EC49B6" w14:paraId="0FC334F0" w14:textId="77777777" w:rsidTr="000531BB">
        <w:trPr>
          <w:trHeight w:val="315"/>
        </w:trPr>
        <w:tc>
          <w:tcPr>
            <w:tcW w:w="4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D957F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D1E7A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6F32E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C02C7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368AF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3B3A0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EE7DB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717128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EF901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35D4D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F26D1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10396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12</w:t>
            </w:r>
          </w:p>
        </w:tc>
      </w:tr>
      <w:tr w:rsidR="000531BB" w:rsidRPr="00EC49B6" w14:paraId="7E3C46FD" w14:textId="77777777" w:rsidTr="000531BB">
        <w:trPr>
          <w:trHeight w:val="31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28B71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-К-9)</w:t>
            </w:r>
          </w:p>
        </w:tc>
      </w:tr>
      <w:tr w:rsidR="000531BB" w:rsidRPr="00EC49B6" w14:paraId="55D40AD9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C490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B5C5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2C05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A773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B709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BFA6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1D9D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AF158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A932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BD2D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E5AC7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157FC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1EA3F36E" w14:textId="77777777" w:rsidTr="000531BB">
        <w:trPr>
          <w:trHeight w:val="39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115F3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№ ХМ_000573 (К-9 - УЗ-22)</w:t>
            </w:r>
          </w:p>
        </w:tc>
      </w:tr>
      <w:tr w:rsidR="000531BB" w:rsidRPr="00EC49B6" w14:paraId="5076D815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E88D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5988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9FBE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21DA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904E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E25A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83F2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5Б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2C9FA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6932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77266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8962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754F7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473FCCE6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C728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250CD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2A54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CA39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B994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56F4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AA8C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96D5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3E83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132E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A40A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F08C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3EE6314D" w14:textId="77777777" w:rsidTr="000531BB">
        <w:trPr>
          <w:trHeight w:val="39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465E6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Демонтаж</w:t>
            </w:r>
          </w:p>
        </w:tc>
      </w:tr>
      <w:tr w:rsidR="000531BB" w:rsidRPr="00EC49B6" w14:paraId="548F1066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E1D7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DCE9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BB86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DDB6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7AB4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1C17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7DEC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3FE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E79A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E9AA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F79C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0300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28144B43" w14:textId="77777777" w:rsidTr="000531BB">
        <w:trPr>
          <w:trHeight w:val="390"/>
        </w:trPr>
        <w:tc>
          <w:tcPr>
            <w:tcW w:w="4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4F811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D63F1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FDE2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9801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2CB1D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5С5Б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7078D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99B4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660E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FAE7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6034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9473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CC87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3F203DAE" w14:textId="77777777" w:rsidTr="000531BB">
        <w:trPr>
          <w:trHeight w:val="39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819BD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Нефтесборные сети к кусту 93,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№ ХМ_ХХ-01707 (К-93 – УЗ-23)</w:t>
            </w:r>
          </w:p>
        </w:tc>
      </w:tr>
      <w:tr w:rsidR="000531BB" w:rsidRPr="00EC49B6" w14:paraId="3DF2E46C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B03C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145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C61F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688C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9606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ОС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34447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6ОС4Б+К+Е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F25D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C99D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62E3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93E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FED0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4D7D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868A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180</w:t>
            </w:r>
          </w:p>
        </w:tc>
      </w:tr>
      <w:tr w:rsidR="000531BB" w:rsidRPr="00EC49B6" w14:paraId="52B95914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1C759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Демонтаж</w:t>
            </w:r>
          </w:p>
        </w:tc>
      </w:tr>
      <w:tr w:rsidR="000531BB" w:rsidRPr="00EC49B6" w14:paraId="199E3183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B3380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14</w:t>
            </w:r>
            <w:r w:rsidRPr="00EC49B6">
              <w:rPr>
                <w:iCs/>
                <w:sz w:val="28"/>
                <w:szCs w:val="28"/>
              </w:rPr>
              <w:lastRenderedPageBreak/>
              <w:t>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38A2A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lastRenderedPageBreak/>
              <w:t>3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8773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1C8C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ОС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1422D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6ОС4Б+К+Е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4B328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9D43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EC47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36FC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3223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58A4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692E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180</w:t>
            </w:r>
          </w:p>
        </w:tc>
      </w:tr>
      <w:tr w:rsidR="000531BB" w:rsidRPr="00EC49B6" w14:paraId="3A3DA74B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E2BA8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Демонтаж</w:t>
            </w:r>
          </w:p>
        </w:tc>
      </w:tr>
      <w:tr w:rsidR="000531BB" w:rsidRPr="00EC49B6" w14:paraId="616937D4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7CB3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C47E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50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EA4D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56EC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73FAD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6С3С1Б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2ADF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86F3C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04BE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CC77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D055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182D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43A9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4FD12CE8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FB2F5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, инв.№24045692 (К-161 - УЗ-31)</w:t>
            </w:r>
          </w:p>
        </w:tc>
      </w:tr>
      <w:tr w:rsidR="000531BB" w:rsidRPr="00EC49B6" w14:paraId="10D0E3BF" w14:textId="77777777" w:rsidTr="000531BB">
        <w:trPr>
          <w:trHeight w:val="390"/>
        </w:trPr>
        <w:tc>
          <w:tcPr>
            <w:tcW w:w="4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49A32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C48CD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41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1DC1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5C68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F321E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8Б1К1Е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27E6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7A5D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1BE9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A459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D2A7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30B4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523F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110</w:t>
            </w:r>
          </w:p>
        </w:tc>
      </w:tr>
      <w:tr w:rsidR="000531BB" w:rsidRPr="00EC49B6" w14:paraId="625247D6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DBEEC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-К-9)</w:t>
            </w:r>
          </w:p>
        </w:tc>
      </w:tr>
      <w:tr w:rsidR="000531BB" w:rsidRPr="00EC49B6" w14:paraId="76F549B1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AD05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81751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3333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1FA4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AB84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C50C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321E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9802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71A9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3B6F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F371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03B0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47B36A07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8F673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Демонтаж</w:t>
            </w:r>
          </w:p>
        </w:tc>
      </w:tr>
      <w:tr w:rsidR="000531BB" w:rsidRPr="00EC49B6" w14:paraId="48032655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756A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307EC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3D3B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E957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8925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27EC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65F1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B34E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8335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672C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D7AB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A343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361F0C5C" w14:textId="77777777" w:rsidTr="000531BB">
        <w:trPr>
          <w:trHeight w:val="390"/>
        </w:trPr>
        <w:tc>
          <w:tcPr>
            <w:tcW w:w="4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275BA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B3B28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95E8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C113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D89AE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5С5Б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7A74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8810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A61F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D806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394F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654E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4940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0B926306" w14:textId="77777777" w:rsidTr="000531BB">
        <w:trPr>
          <w:trHeight w:val="390"/>
        </w:trPr>
        <w:tc>
          <w:tcPr>
            <w:tcW w:w="4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9FF85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C7798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4D9B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1E12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6950B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6С4Б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0899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BEB8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698C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070E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8EB2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2BDD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150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AC13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7AEFE1E6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ED9814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Нефтесборы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 xml:space="preserve"> к скв.204,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 xml:space="preserve"> №ХМ_ХХ-01710(скв.204 Р-УЗ-18)</w:t>
            </w:r>
          </w:p>
        </w:tc>
      </w:tr>
      <w:tr w:rsidR="000531BB" w:rsidRPr="00EC49B6" w14:paraId="732B5648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BA1BF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CF52F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16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AE496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42204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DD0EF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6Б2ОС1Е1К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92DEE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7F572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40702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1C60D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BE09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A2C09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C3374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120</w:t>
            </w:r>
          </w:p>
        </w:tc>
      </w:tr>
      <w:tr w:rsidR="000531BB" w:rsidRPr="00EC49B6" w14:paraId="0FD807D4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A05A9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В/водовод от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т.</w:t>
            </w:r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вр.до</w:t>
            </w:r>
            <w:proofErr w:type="spellEnd"/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 xml:space="preserve"> К-55, инв.№24033568, (УП-11 - К-55)</w:t>
            </w:r>
          </w:p>
        </w:tc>
      </w:tr>
      <w:tr w:rsidR="000531BB" w:rsidRPr="00EC49B6" w14:paraId="1E7FAD6E" w14:textId="77777777" w:rsidTr="000531BB">
        <w:trPr>
          <w:trHeight w:val="390"/>
        </w:trPr>
        <w:tc>
          <w:tcPr>
            <w:tcW w:w="4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104EA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132</w:t>
            </w:r>
          </w:p>
        </w:tc>
        <w:tc>
          <w:tcPr>
            <w:tcW w:w="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667FD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54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02CC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390C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64077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6Б2ОС1Е1К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4001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D9D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9713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814F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9B32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AD46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4641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110</w:t>
            </w:r>
          </w:p>
        </w:tc>
      </w:tr>
      <w:tr w:rsidR="000531BB" w:rsidRPr="00EC49B6" w14:paraId="13391063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D12DB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, инв.№24045692 (К-161 - УЗ-31)</w:t>
            </w:r>
          </w:p>
        </w:tc>
      </w:tr>
      <w:tr w:rsidR="000531BB" w:rsidRPr="00EC49B6" w14:paraId="4F6F839C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65B9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571F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41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2326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558A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830A8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8Б1К1Е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F52E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C58C3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5F97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F64A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442A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D525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D89E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110</w:t>
            </w:r>
          </w:p>
        </w:tc>
      </w:tr>
      <w:tr w:rsidR="000531BB" w:rsidRPr="00EC49B6" w14:paraId="46E5635E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8CFB7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Нефтепровод от К-162 до т.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вр</w:t>
            </w:r>
            <w:proofErr w:type="spellEnd"/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.,инв.</w:t>
            </w:r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№ 24045693 (К-162 - УЗ-30)</w:t>
            </w:r>
          </w:p>
        </w:tc>
      </w:tr>
      <w:tr w:rsidR="000531BB" w:rsidRPr="00EC49B6" w14:paraId="3109EE58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1D65A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lastRenderedPageBreak/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9264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68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EDEC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5D987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6EA54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5С3Б2ОС+К+Л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89400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180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284A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E83E3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83A6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D604A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7E003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DC287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120</w:t>
            </w:r>
          </w:p>
        </w:tc>
      </w:tr>
      <w:tr w:rsidR="000531BB" w:rsidRPr="00EC49B6" w14:paraId="24CA8CAC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982F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1B471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48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418D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89B2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54531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10С+К+Б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C45B7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B39F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3AE92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F811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D930C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31ADF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EADA6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00C3548B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36CB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F68BA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50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167C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7570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336B5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6С3С1Б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6A560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35C1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20E74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4569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8BD97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22A3E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F7214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1B981E6A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F0621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B023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81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0C3B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1CF4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99176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5С3Б2ОС+К+Л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E3E53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180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9C38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2FEA6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0B77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CAB9E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AA7C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14A8B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120</w:t>
            </w:r>
          </w:p>
        </w:tc>
      </w:tr>
      <w:tr w:rsidR="000531BB" w:rsidRPr="00EC49B6" w14:paraId="0D95E0BB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37E02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Н/газопровод от Р164 до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., инв№24050854 (скв.164Р-УЗ-35)</w:t>
            </w:r>
          </w:p>
        </w:tc>
      </w:tr>
      <w:tr w:rsidR="000531BB" w:rsidRPr="00EC49B6" w14:paraId="71D19D49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B1CC8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BFCF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5A26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3DBE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К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8E7D7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5К2Е1П2Б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30DA8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FA4E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5CE3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5ED5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3E69F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210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73CFE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FC443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665E35C2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BF947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6C0B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C98A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92CE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К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BE1BA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3К2Е1П4Б+ОС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F473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B7D4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2733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A33E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636F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230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97092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71E3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2F1A588F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14C56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-К-9)</w:t>
            </w:r>
          </w:p>
        </w:tc>
      </w:tr>
      <w:tr w:rsidR="000531BB" w:rsidRPr="00EC49B6" w14:paraId="4482D39F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42D3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71A21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22F9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8984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6051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E8A3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93CA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893A0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4B49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11546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DFF92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66A2D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29A4EBCF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D64B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D6DD0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19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A9A4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D8E3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536C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6С4Б+К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2907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CCC9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00BE7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7319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55882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5613E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150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46011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41DB07EE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721DE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№ ХМ_000573 (К-9 - УЗ-22)</w:t>
            </w:r>
          </w:p>
        </w:tc>
      </w:tr>
      <w:tr w:rsidR="000531BB" w:rsidRPr="00EC49B6" w14:paraId="4FC2989B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C1DD7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1758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19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7A81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9777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7FD4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6С4Б+К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D1EE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6888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5FDD3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62F5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43FF5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A69BE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B869E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04E7B6D1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5512A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Демонтаж</w:t>
            </w:r>
          </w:p>
        </w:tc>
      </w:tr>
      <w:tr w:rsidR="000531BB" w:rsidRPr="00EC49B6" w14:paraId="00B40EF7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D1B7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345CD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C98B5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32F1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379AD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FAB4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A9CE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583441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D7A99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1655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FE9748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28222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3FC93FE1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EBB73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9FA9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16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EECFE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AA1B0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9D5CC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6Б2ОС1Е1К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BCC6D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E38DC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797F96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48E2E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36828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3951A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FD3AE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120</w:t>
            </w:r>
          </w:p>
        </w:tc>
      </w:tr>
      <w:tr w:rsidR="000531BB" w:rsidRPr="00EC49B6" w14:paraId="0C954230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468AA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01801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18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B5947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D5241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943ED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5С5Б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FE3C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1BC0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7F752F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37130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1644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D00FB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F7D43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58DCD285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8D6B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lastRenderedPageBreak/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36C7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19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893E8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0401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6BE98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6С4Б+К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A8EB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1862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E645C2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317C1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71A84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50F79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150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8365EB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563C9264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52723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B35F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9327A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58F2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1C8AC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6С4Б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C51D7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130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C796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C9A252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9046F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FF976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5FEED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150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5A460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6B9A47C0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8F418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940E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26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4B548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78A7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746D4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8Б1К1Е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4FFD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6D5BC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1025AD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64109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DD884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4C2360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9F9EC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120</w:t>
            </w:r>
          </w:p>
        </w:tc>
      </w:tr>
      <w:tr w:rsidR="000531BB" w:rsidRPr="00EC49B6" w14:paraId="468F214F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F715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BA8F8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41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3DD27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FE4B0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51C62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8Б1К1Е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EE3C0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3F1D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CA2EFE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DA160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8B213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285462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E1B2A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110</w:t>
            </w:r>
          </w:p>
        </w:tc>
      </w:tr>
      <w:tr w:rsidR="000531BB" w:rsidRPr="00EC49B6" w14:paraId="347271D8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DA478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B887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48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CEA38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466A1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2209B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10СК+Б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9A64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1F6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B4A86E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277AD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A0088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742A7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8CED2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438658D6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6374C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4318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50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EDF15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0B83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85B31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6С3С1Б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F43A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2A013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763ED6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97E6B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7B6AF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C4BB6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559D7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51CD44E9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AE09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6A1FA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90B23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28D67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К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775F4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3К2Е1П4Б+ОС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4CCE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5D41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C177C0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FF1A4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9FCC9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230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177A81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79981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41B23467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9773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176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F20EC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5EAA1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0229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К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B42A9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5К2Е1П2Б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91E6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FC9BA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7EAD7E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68E7D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E93352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210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6A809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D40AE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1745DCE1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12503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-К-9)</w:t>
            </w:r>
          </w:p>
        </w:tc>
      </w:tr>
      <w:tr w:rsidR="000531BB" w:rsidRPr="00EC49B6" w14:paraId="50B1691D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74FB8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A379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3452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0532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2567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C94B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0DBE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91476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DC28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CD23D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E4C4A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59E4F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2B65C63D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A5CC5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№ ХМ_000573 (К-9 - УЗ-22)</w:t>
            </w:r>
          </w:p>
        </w:tc>
      </w:tr>
      <w:tr w:rsidR="000531BB" w:rsidRPr="00EC49B6" w14:paraId="3B7E961E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2CF60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A7F1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9D6A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C2A2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99BB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89AB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5593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CD80D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5299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A9BCD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BE009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293FB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15F32181" w14:textId="77777777" w:rsidTr="000531BB">
        <w:trPr>
          <w:trHeight w:val="405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1C4AF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Нефтесборные сети к кусту 93,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№ ХМ_ХХ-01707 (К-93 – УЗ-23)</w:t>
            </w:r>
          </w:p>
        </w:tc>
      </w:tr>
      <w:tr w:rsidR="000531BB" w:rsidRPr="00EC49B6" w14:paraId="5A144268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9009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145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9AB6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2625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48DF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ОС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6D9BB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6ОС4Б+К+Е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B99B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5304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A57C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75A4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0EDA2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D35F1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F397D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180</w:t>
            </w:r>
          </w:p>
        </w:tc>
      </w:tr>
      <w:tr w:rsidR="000531BB" w:rsidRPr="00EC49B6" w14:paraId="1BB9D1BC" w14:textId="77777777" w:rsidTr="000531BB">
        <w:trPr>
          <w:trHeight w:val="39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4477EE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, инв.№24045692 (К-161 - УЗ-31)</w:t>
            </w:r>
          </w:p>
        </w:tc>
      </w:tr>
      <w:tr w:rsidR="000531BB" w:rsidRPr="00EC49B6" w14:paraId="38855220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FDED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45A6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41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E31F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06C7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EA618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8Б1К1Е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6A06A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D71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CDD0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94F6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8232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91E8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503F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110</w:t>
            </w:r>
          </w:p>
        </w:tc>
      </w:tr>
      <w:tr w:rsidR="000531BB" w:rsidRPr="00EC49B6" w14:paraId="0B2E9A8D" w14:textId="77777777" w:rsidTr="000531BB">
        <w:trPr>
          <w:trHeight w:val="39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AC6F16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lastRenderedPageBreak/>
              <w:t>В/водовод точка врезки до К-9, инв.№24045688, (</w:t>
            </w:r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-К-9)</w:t>
            </w:r>
          </w:p>
        </w:tc>
      </w:tr>
      <w:tr w:rsidR="000531BB" w:rsidRPr="00EC49B6" w14:paraId="7C57B106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BDAE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AAFC9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664E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98BD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6B17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2ED7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C896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A1185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F206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FB4A7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6392E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07E7E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6C742CB0" w14:textId="77777777" w:rsidTr="000531BB">
        <w:trPr>
          <w:trHeight w:val="39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B2F30E9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Нефтесборы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 xml:space="preserve"> к скв.204,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 xml:space="preserve"> №ХМ_ХХ-01710(скв.204 Р-УЗ-18)</w:t>
            </w:r>
          </w:p>
        </w:tc>
      </w:tr>
      <w:tr w:rsidR="000531BB" w:rsidRPr="00EC49B6" w14:paraId="714D97CA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582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A49C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16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AC4CAC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66158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10E03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6Б2ОС1Е1К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366E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F6F48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63CDBF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CEB4F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0026B9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7E52D6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0AD9A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120</w:t>
            </w:r>
          </w:p>
        </w:tc>
      </w:tr>
      <w:tr w:rsidR="000531BB" w:rsidRPr="00EC49B6" w14:paraId="05E53E0B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50756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737E5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26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E83B3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54DF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D6037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8Б1К1Е</w:t>
            </w:r>
          </w:p>
        </w:tc>
        <w:tc>
          <w:tcPr>
            <w:tcW w:w="3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0E323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6A8A7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EB1011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836A8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9BA0F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7A828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EEB01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120</w:t>
            </w:r>
          </w:p>
        </w:tc>
      </w:tr>
      <w:tr w:rsidR="000531BB" w:rsidRPr="00EC49B6" w14:paraId="305DAD01" w14:textId="77777777" w:rsidTr="000531BB">
        <w:trPr>
          <w:trHeight w:val="383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89D282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В/водовод от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т.</w:t>
            </w:r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вр.до</w:t>
            </w:r>
            <w:proofErr w:type="spellEnd"/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 xml:space="preserve"> К-55, инв.№24033568, (УП-11 - К-55)</w:t>
            </w:r>
          </w:p>
        </w:tc>
      </w:tr>
      <w:tr w:rsidR="000531BB" w:rsidRPr="00EC49B6" w14:paraId="7889E08D" w14:textId="77777777" w:rsidTr="000531BB">
        <w:trPr>
          <w:trHeight w:val="390"/>
        </w:trPr>
        <w:tc>
          <w:tcPr>
            <w:tcW w:w="4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2C8CC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132</w:t>
            </w:r>
          </w:p>
        </w:tc>
        <w:tc>
          <w:tcPr>
            <w:tcW w:w="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DEDE3" w14:textId="77777777" w:rsidR="000531BB" w:rsidRPr="00EC49B6" w:rsidRDefault="000531BB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54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BE4A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F7D3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35057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6Б2ОС1Е1К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DFDA3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81C9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CFC6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B124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9B29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63C6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80F90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110</w:t>
            </w:r>
          </w:p>
        </w:tc>
      </w:tr>
      <w:tr w:rsidR="000531BB" w:rsidRPr="00EC49B6" w14:paraId="1235D086" w14:textId="77777777" w:rsidTr="000531BB">
        <w:trPr>
          <w:trHeight w:val="39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7867DF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Нефтегазосборные сети, 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инв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№ ХМ_000573 (К-9 - УЗ-22)</w:t>
            </w:r>
          </w:p>
        </w:tc>
      </w:tr>
      <w:tr w:rsidR="000531BB" w:rsidRPr="00EC49B6" w14:paraId="09B15AAE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D577B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1E95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19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2934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8628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9CD0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6С4Б+К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B97E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E62C4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2FAC6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4E16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77EFE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3C4A31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150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F6F8B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6E804502" w14:textId="77777777" w:rsidTr="000531BB">
        <w:trPr>
          <w:trHeight w:val="383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F08DE3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Нефтепровод от К-162 до т.</w:t>
            </w: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вр</w:t>
            </w:r>
            <w:proofErr w:type="spellEnd"/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.,инв.</w:t>
            </w:r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№ 24045693 (К-162 - УЗ-30)</w:t>
            </w:r>
          </w:p>
        </w:tc>
      </w:tr>
      <w:tr w:rsidR="000531BB" w:rsidRPr="00EC49B6" w14:paraId="3BF6C6E7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44E3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8A05D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48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D0593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BA08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С</w:t>
            </w:r>
          </w:p>
        </w:tc>
        <w:tc>
          <w:tcPr>
            <w:tcW w:w="6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B64B7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10СК+Б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3A781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DF6C7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5А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70EDE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2DCC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BCAAC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F0E1D2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14185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  <w:tr w:rsidR="000531BB" w:rsidRPr="00EC49B6" w14:paraId="06CDABF8" w14:textId="77777777" w:rsidTr="000531BB">
        <w:trPr>
          <w:trHeight w:val="39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396B15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 xml:space="preserve">Нефтепровод от К-161 до </w:t>
            </w:r>
            <w:proofErr w:type="spellStart"/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spellEnd"/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, инв.№24045692 (К-161 - УЗ-31)</w:t>
            </w:r>
          </w:p>
        </w:tc>
      </w:tr>
      <w:tr w:rsidR="000531BB" w:rsidRPr="00EC49B6" w14:paraId="7116FC52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B0A6F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175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C06CA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41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D2B4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iCs/>
                <w:color w:val="000000"/>
                <w:sz w:val="28"/>
                <w:szCs w:val="28"/>
              </w:rPr>
              <w:t>Экспл</w:t>
            </w:r>
            <w:proofErr w:type="spellEnd"/>
            <w:r w:rsidRPr="00EC49B6">
              <w:rPr>
                <w:iCs/>
                <w:color w:val="000000"/>
                <w:sz w:val="28"/>
                <w:szCs w:val="28"/>
              </w:rPr>
              <w:t>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22FF6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6E328" w14:textId="77777777" w:rsidR="000531BB" w:rsidRPr="00EC49B6" w:rsidRDefault="000531BB" w:rsidP="00EC49B6">
            <w:pPr>
              <w:jc w:val="center"/>
              <w:rPr>
                <w:sz w:val="28"/>
                <w:szCs w:val="28"/>
              </w:rPr>
            </w:pPr>
            <w:r w:rsidRPr="00EC49B6">
              <w:rPr>
                <w:sz w:val="28"/>
                <w:szCs w:val="28"/>
              </w:rPr>
              <w:t>8Б1К1Е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559DC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70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52F14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BEA29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2DCD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F1BE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ECAE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BEE0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110</w:t>
            </w:r>
          </w:p>
        </w:tc>
      </w:tr>
      <w:tr w:rsidR="000531BB" w:rsidRPr="00EC49B6" w14:paraId="7AE027FC" w14:textId="77777777" w:rsidTr="000531BB">
        <w:trPr>
          <w:trHeight w:val="39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DAD312" w14:textId="77777777" w:rsidR="000531BB" w:rsidRPr="00EC49B6" w:rsidRDefault="000531BB" w:rsidP="00EC49B6">
            <w:pPr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В/водовод точка врезки до К-9, инв.№24045688, (</w:t>
            </w:r>
            <w:proofErr w:type="gramStart"/>
            <w:r w:rsidRPr="00EC49B6">
              <w:rPr>
                <w:iCs/>
                <w:color w:val="000000"/>
                <w:sz w:val="28"/>
                <w:szCs w:val="28"/>
              </w:rPr>
              <w:t>т.вр</w:t>
            </w:r>
            <w:proofErr w:type="gramEnd"/>
            <w:r w:rsidRPr="00EC49B6">
              <w:rPr>
                <w:iCs/>
                <w:color w:val="000000"/>
                <w:sz w:val="28"/>
                <w:szCs w:val="28"/>
              </w:rPr>
              <w:t>-К-9)</w:t>
            </w:r>
          </w:p>
        </w:tc>
      </w:tr>
      <w:tr w:rsidR="000531BB" w:rsidRPr="00EC49B6" w14:paraId="47777D5A" w14:textId="77777777" w:rsidTr="000531BB">
        <w:trPr>
          <w:trHeight w:val="390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AF592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128</w:t>
            </w:r>
          </w:p>
        </w:tc>
        <w:tc>
          <w:tcPr>
            <w:tcW w:w="4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BA1CE" w14:textId="77777777" w:rsidR="000531BB" w:rsidRPr="00EC49B6" w:rsidRDefault="000531BB" w:rsidP="00EC49B6">
            <w:pPr>
              <w:jc w:val="center"/>
              <w:rPr>
                <w:iCs/>
                <w:sz w:val="28"/>
                <w:szCs w:val="28"/>
              </w:rPr>
            </w:pPr>
            <w:r w:rsidRPr="00EC49B6">
              <w:rPr>
                <w:iCs/>
                <w:sz w:val="28"/>
                <w:szCs w:val="28"/>
              </w:rPr>
              <w:t>15</w:t>
            </w:r>
          </w:p>
        </w:tc>
        <w:tc>
          <w:tcPr>
            <w:tcW w:w="3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B256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Защит.</w:t>
            </w:r>
          </w:p>
        </w:tc>
        <w:tc>
          <w:tcPr>
            <w:tcW w:w="4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73B95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6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5A86E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10Б</w:t>
            </w:r>
          </w:p>
        </w:tc>
        <w:tc>
          <w:tcPr>
            <w:tcW w:w="3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B73FA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2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D2CDD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1EFB77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0,4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1F49F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326348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15</w:t>
            </w:r>
          </w:p>
        </w:tc>
        <w:tc>
          <w:tcPr>
            <w:tcW w:w="2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17B42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67CEDB" w14:textId="77777777" w:rsidR="000531BB" w:rsidRPr="00EC49B6" w:rsidRDefault="000531BB" w:rsidP="00EC49B6">
            <w:pPr>
              <w:jc w:val="center"/>
              <w:rPr>
                <w:iCs/>
                <w:color w:val="000000"/>
                <w:sz w:val="28"/>
                <w:szCs w:val="28"/>
              </w:rPr>
            </w:pPr>
            <w:r w:rsidRPr="00EC49B6">
              <w:rPr>
                <w:iCs/>
                <w:color w:val="000000"/>
                <w:sz w:val="28"/>
                <w:szCs w:val="28"/>
              </w:rPr>
              <w:t>-</w:t>
            </w:r>
          </w:p>
        </w:tc>
      </w:tr>
    </w:tbl>
    <w:p w14:paraId="4E10BEB6" w14:textId="77777777" w:rsidR="000531BB" w:rsidRPr="00EC49B6" w:rsidRDefault="000531BB" w:rsidP="00EC49B6">
      <w:pPr>
        <w:rPr>
          <w:sz w:val="28"/>
          <w:szCs w:val="28"/>
          <w:lang w:eastAsia="en-US"/>
        </w:rPr>
        <w:sectPr w:rsidR="000531BB" w:rsidRPr="00EC49B6" w:rsidSect="007E7C71">
          <w:pgSz w:w="16838" w:h="11906" w:orient="landscape" w:code="9"/>
          <w:pgMar w:top="1560" w:right="1106" w:bottom="568" w:left="426" w:header="570" w:footer="332" w:gutter="0"/>
          <w:cols w:space="720"/>
          <w:docGrid w:linePitch="326"/>
        </w:sectPr>
      </w:pPr>
    </w:p>
    <w:p w14:paraId="73711DDC" w14:textId="77777777" w:rsidR="00521F52" w:rsidRPr="00EC49B6" w:rsidRDefault="00857606" w:rsidP="00EC49B6">
      <w:pPr>
        <w:pStyle w:val="21"/>
        <w:numPr>
          <w:ilvl w:val="0"/>
          <w:numId w:val="34"/>
        </w:numPr>
        <w:jc w:val="both"/>
        <w:rPr>
          <w:b w:val="0"/>
          <w:sz w:val="28"/>
          <w:szCs w:val="28"/>
        </w:rPr>
      </w:pPr>
      <w:bookmarkStart w:id="27" w:name="_Toc100310843"/>
      <w:r w:rsidRPr="00EC49B6">
        <w:rPr>
          <w:b w:val="0"/>
          <w:sz w:val="28"/>
          <w:szCs w:val="28"/>
        </w:rPr>
        <w:lastRenderedPageBreak/>
        <w:t xml:space="preserve">Перечень </w:t>
      </w:r>
      <w:bookmarkEnd w:id="24"/>
      <w:bookmarkEnd w:id="25"/>
      <w:r w:rsidR="00521F52" w:rsidRPr="00EC49B6">
        <w:rPr>
          <w:b w:val="0"/>
          <w:sz w:val="28"/>
          <w:szCs w:val="28"/>
        </w:rPr>
        <w:t>координат характерных точек образуемых земельных участков</w:t>
      </w:r>
      <w:bookmarkEnd w:id="27"/>
    </w:p>
    <w:p w14:paraId="559387A4" w14:textId="77777777" w:rsidR="001A2BA7" w:rsidRPr="00EC49B6" w:rsidRDefault="001A2BA7" w:rsidP="00EC49B6">
      <w:pPr>
        <w:jc w:val="right"/>
        <w:rPr>
          <w:color w:val="000000"/>
          <w:sz w:val="28"/>
          <w:szCs w:val="28"/>
        </w:rPr>
        <w:sectPr w:rsidR="001A2BA7" w:rsidRPr="00EC49B6" w:rsidSect="001A2BA7">
          <w:pgSz w:w="11906" w:h="16838" w:code="9"/>
          <w:pgMar w:top="1106" w:right="568" w:bottom="426" w:left="1560" w:header="570" w:footer="332" w:gutter="0"/>
          <w:cols w:space="720"/>
          <w:docGrid w:linePitch="326"/>
        </w:sectPr>
      </w:pPr>
      <w:bookmarkStart w:id="28" w:name="RANGE!A1:C419"/>
    </w:p>
    <w:tbl>
      <w:tblPr>
        <w:tblW w:w="4760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28"/>
        <w:gridCol w:w="1546"/>
        <w:gridCol w:w="1546"/>
      </w:tblGrid>
      <w:tr w:rsidR="00552910" w:rsidRPr="00EC49B6" w14:paraId="51F66B5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C78F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bookmarkStart w:id="29" w:name="RANGE!A1:C885"/>
            <w:bookmarkEnd w:id="28"/>
            <w:proofErr w:type="spellStart"/>
            <w:r w:rsidRPr="00EC49B6">
              <w:rPr>
                <w:color w:val="000000"/>
                <w:sz w:val="28"/>
                <w:szCs w:val="28"/>
              </w:rPr>
              <w:t>N_тчк</w:t>
            </w:r>
            <w:bookmarkEnd w:id="29"/>
            <w:proofErr w:type="spellEnd"/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CD4B3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X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CBD6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Y</w:t>
            </w:r>
          </w:p>
        </w:tc>
      </w:tr>
      <w:tr w:rsidR="00552910" w:rsidRPr="00EC49B6" w14:paraId="56992B8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5806B3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proofErr w:type="gramStart"/>
            <w:r w:rsidRPr="00EC49B6">
              <w:rPr>
                <w:color w:val="000000"/>
                <w:sz w:val="28"/>
                <w:szCs w:val="28"/>
              </w:rPr>
              <w:t>86:02:0601001:ЗУ</w:t>
            </w:r>
            <w:proofErr w:type="gramEnd"/>
            <w:r w:rsidRPr="00EC49B6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9E77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5FE9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7A07921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D287E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7819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1010790,14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84A05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2576879,48</w:t>
            </w:r>
          </w:p>
        </w:tc>
      </w:tr>
      <w:tr w:rsidR="00552910" w:rsidRPr="00EC49B6" w14:paraId="132F895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7BE1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9096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1010790,00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BF939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2576878,03</w:t>
            </w:r>
          </w:p>
        </w:tc>
      </w:tr>
      <w:tr w:rsidR="00552910" w:rsidRPr="00EC49B6" w14:paraId="6EA9BB2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B5C0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9F2C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1010789,46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969E6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2576867,47</w:t>
            </w:r>
          </w:p>
        </w:tc>
      </w:tr>
      <w:tr w:rsidR="00552910" w:rsidRPr="00EC49B6" w14:paraId="6C03DE2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07DE50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C8A6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1010791,38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96E6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2576866,45</w:t>
            </w:r>
          </w:p>
        </w:tc>
      </w:tr>
      <w:tr w:rsidR="00552910" w:rsidRPr="00EC49B6" w14:paraId="0BED596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B6F6EA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CF555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1010799,61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E12F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2576873,82</w:t>
            </w:r>
          </w:p>
        </w:tc>
      </w:tr>
      <w:tr w:rsidR="00552910" w:rsidRPr="00EC49B6" w14:paraId="396EE3C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B8ABD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A4DE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1010813,77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061C0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2576863,65</w:t>
            </w:r>
          </w:p>
        </w:tc>
      </w:tr>
      <w:tr w:rsidR="00552910" w:rsidRPr="00EC49B6" w14:paraId="57E6230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E2641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B7723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1010807,37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A5CE3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2576857,94</w:t>
            </w:r>
          </w:p>
        </w:tc>
      </w:tr>
      <w:tr w:rsidR="00552910" w:rsidRPr="00EC49B6" w14:paraId="2C19F0F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2DB6D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FA63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C8E5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2576856,65</w:t>
            </w:r>
          </w:p>
        </w:tc>
      </w:tr>
      <w:tr w:rsidR="00552910" w:rsidRPr="00EC49B6" w14:paraId="41EA7D4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3EF37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proofErr w:type="gramStart"/>
            <w:r w:rsidRPr="00EC49B6">
              <w:rPr>
                <w:color w:val="000000"/>
                <w:sz w:val="28"/>
                <w:szCs w:val="28"/>
              </w:rPr>
              <w:t>86:02:0601001:ЗУ</w:t>
            </w:r>
            <w:proofErr w:type="gramEnd"/>
            <w:r w:rsidRPr="00EC49B6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0E5E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5D073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52E03E4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D504C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24328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1010801,80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B384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2576861,01</w:t>
            </w:r>
          </w:p>
        </w:tc>
      </w:tr>
      <w:tr w:rsidR="00552910" w:rsidRPr="00EC49B6" w14:paraId="3730A1C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FC1F9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85815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C0EC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2576867,88</w:t>
            </w:r>
          </w:p>
        </w:tc>
      </w:tr>
      <w:tr w:rsidR="00552910" w:rsidRPr="00EC49B6" w14:paraId="0086405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FBB5B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A038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1010805,00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B36DC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2576870,58</w:t>
            </w:r>
          </w:p>
        </w:tc>
      </w:tr>
      <w:tr w:rsidR="00552910" w:rsidRPr="00EC49B6" w14:paraId="417BB63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95DDD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FC11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1010798,48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2B9E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2576864,74</w:t>
            </w:r>
          </w:p>
        </w:tc>
      </w:tr>
      <w:tr w:rsidR="00552910" w:rsidRPr="00EC49B6" w14:paraId="0A31354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0971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proofErr w:type="gramStart"/>
            <w:r w:rsidRPr="00EC49B6">
              <w:rPr>
                <w:color w:val="000000"/>
                <w:sz w:val="28"/>
                <w:szCs w:val="28"/>
              </w:rPr>
              <w:t>86:02:0601001:ЗУ</w:t>
            </w:r>
            <w:proofErr w:type="gramEnd"/>
            <w:r w:rsidRPr="00EC49B6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F517D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58B55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7A31466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D4BB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19DE8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1010799,61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79FE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2576873,82</w:t>
            </w:r>
          </w:p>
        </w:tc>
      </w:tr>
      <w:tr w:rsidR="00552910" w:rsidRPr="00EC49B6" w14:paraId="32775AF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F65E8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9F152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1010791,38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FB0E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2576866,45</w:t>
            </w:r>
          </w:p>
        </w:tc>
      </w:tr>
      <w:tr w:rsidR="00552910" w:rsidRPr="00EC49B6" w14:paraId="293DB3E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7E934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9CA25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1010801,76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0C26E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2576860,93</w:t>
            </w:r>
          </w:p>
        </w:tc>
      </w:tr>
      <w:tr w:rsidR="00552910" w:rsidRPr="00EC49B6" w14:paraId="4E8C50B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F2B77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85775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1010807,37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401C5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2576857,94</w:t>
            </w:r>
          </w:p>
        </w:tc>
      </w:tr>
      <w:tr w:rsidR="00552910" w:rsidRPr="00EC49B6" w14:paraId="7B4E8A2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0114F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8ECA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1010813,77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F12C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2576863,65</w:t>
            </w:r>
          </w:p>
        </w:tc>
      </w:tr>
      <w:tr w:rsidR="00552910" w:rsidRPr="00EC49B6" w14:paraId="3EF61B4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15FFD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0390B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1010814,92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D3F1F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2576864,68</w:t>
            </w:r>
          </w:p>
        </w:tc>
      </w:tr>
      <w:tr w:rsidR="00552910" w:rsidRPr="00EC49B6" w14:paraId="12E8108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281FD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E863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31E9E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2576867,88</w:t>
            </w:r>
          </w:p>
        </w:tc>
      </w:tr>
      <w:tr w:rsidR="00552910" w:rsidRPr="00EC49B6" w14:paraId="6EAB4A2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BCDCB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02E98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1010801,80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C57F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2576861,01</w:t>
            </w:r>
          </w:p>
        </w:tc>
      </w:tr>
      <w:tr w:rsidR="00552910" w:rsidRPr="00EC49B6" w14:paraId="693926E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C490F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D88D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1010798,48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C7209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2576864,74</w:t>
            </w:r>
          </w:p>
        </w:tc>
      </w:tr>
      <w:tr w:rsidR="00552910" w:rsidRPr="00EC49B6" w14:paraId="08502D4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09555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F0F4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1010805,00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DD5D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2576870,58</w:t>
            </w:r>
          </w:p>
        </w:tc>
      </w:tr>
      <w:tr w:rsidR="00552910" w:rsidRPr="00EC49B6" w14:paraId="4B2CCC3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6E6F23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4E7CD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1010821,38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BB148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2576939,73</w:t>
            </w:r>
          </w:p>
        </w:tc>
      </w:tr>
      <w:tr w:rsidR="00552910" w:rsidRPr="00EC49B6" w14:paraId="65CA78C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A3FA9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D1D9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1010818,14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9FA6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2576938,06</w:t>
            </w:r>
          </w:p>
        </w:tc>
      </w:tr>
      <w:tr w:rsidR="00552910" w:rsidRPr="00EC49B6" w14:paraId="1152479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388C8E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9038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E21BD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2576937,10</w:t>
            </w:r>
          </w:p>
        </w:tc>
      </w:tr>
      <w:tr w:rsidR="00552910" w:rsidRPr="00EC49B6" w14:paraId="64A535E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905E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7F1E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1010821,91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C961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2576939,59</w:t>
            </w:r>
          </w:p>
        </w:tc>
      </w:tr>
      <w:tr w:rsidR="00552910" w:rsidRPr="00EC49B6" w14:paraId="7446F07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112EF9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7D23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CF99A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73AC823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083D9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42909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992246,10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B213C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2578467,31</w:t>
            </w:r>
          </w:p>
        </w:tc>
      </w:tr>
      <w:tr w:rsidR="00552910" w:rsidRPr="00EC49B6" w14:paraId="4044259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C0D680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5CB6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992243,88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DCA8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2578466,51</w:t>
            </w:r>
          </w:p>
        </w:tc>
      </w:tr>
      <w:tr w:rsidR="00552910" w:rsidRPr="00EC49B6" w14:paraId="4D8DC11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624A3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C654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992250,28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92A3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2578449,55</w:t>
            </w:r>
          </w:p>
        </w:tc>
      </w:tr>
      <w:tr w:rsidR="00552910" w:rsidRPr="00EC49B6" w14:paraId="4058F5F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23677D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A021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992250,42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3A1C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2578449,29</w:t>
            </w:r>
          </w:p>
        </w:tc>
      </w:tr>
      <w:tr w:rsidR="00552910" w:rsidRPr="00EC49B6" w14:paraId="3FF412C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FE1075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6E312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992254,92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441C0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2578438,82</w:t>
            </w:r>
          </w:p>
        </w:tc>
      </w:tr>
      <w:tr w:rsidR="00552910" w:rsidRPr="00EC49B6" w14:paraId="5860F38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806A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8767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992265,44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91B8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2578411,37</w:t>
            </w:r>
          </w:p>
        </w:tc>
      </w:tr>
      <w:tr w:rsidR="00552910" w:rsidRPr="00EC49B6" w14:paraId="51EF810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A6C40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EA349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992267,95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F04E0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2578404,34</w:t>
            </w:r>
          </w:p>
        </w:tc>
      </w:tr>
      <w:tr w:rsidR="00552910" w:rsidRPr="00EC49B6" w14:paraId="7BC2124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C367C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6298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992270,08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7078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2578397,20</w:t>
            </w:r>
          </w:p>
        </w:tc>
      </w:tr>
      <w:tr w:rsidR="00552910" w:rsidRPr="00EC49B6" w14:paraId="163638D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F45249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9957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992271,84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CBF3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2578389,95</w:t>
            </w:r>
          </w:p>
        </w:tc>
      </w:tr>
      <w:tr w:rsidR="00552910" w:rsidRPr="00EC49B6" w14:paraId="0128D54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92E80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006D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992276,77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7D18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2578367,32</w:t>
            </w:r>
          </w:p>
        </w:tc>
      </w:tr>
      <w:tr w:rsidR="00552910" w:rsidRPr="00EC49B6" w14:paraId="7B624F1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8BE2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F6E1E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992264,80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9B6A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2578364,72</w:t>
            </w:r>
          </w:p>
        </w:tc>
      </w:tr>
      <w:tr w:rsidR="00552910" w:rsidRPr="00EC49B6" w14:paraId="5288F27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811C0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1C312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992265,86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59650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2578359,83</w:t>
            </w:r>
          </w:p>
        </w:tc>
      </w:tr>
      <w:tr w:rsidR="00552910" w:rsidRPr="00EC49B6" w14:paraId="71DE036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ACB65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814D7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992282,73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9C51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2578363,51</w:t>
            </w:r>
          </w:p>
        </w:tc>
      </w:tr>
      <w:tr w:rsidR="00552910" w:rsidRPr="00EC49B6" w14:paraId="2FF3473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D34D87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6200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992276,73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A938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2578391,08</w:t>
            </w:r>
          </w:p>
        </w:tc>
      </w:tr>
      <w:tr w:rsidR="00552910" w:rsidRPr="00EC49B6" w14:paraId="738C7B4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300C4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6E1F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992274,89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B0111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2578398,52</w:t>
            </w:r>
          </w:p>
        </w:tc>
      </w:tr>
      <w:tr w:rsidR="00552910" w:rsidRPr="00EC49B6" w14:paraId="153386D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62C1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9E14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992272,69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72B9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2578405,89</w:t>
            </w:r>
          </w:p>
        </w:tc>
      </w:tr>
      <w:tr w:rsidR="00552910" w:rsidRPr="00EC49B6" w14:paraId="08BAFF3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4C7C3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95EC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992270,12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AF50C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2578413,11</w:t>
            </w:r>
          </w:p>
        </w:tc>
      </w:tr>
      <w:tr w:rsidR="00552910" w:rsidRPr="00EC49B6" w14:paraId="540A87B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DCE2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E191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992259,55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9FDDB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2578440,71</w:t>
            </w:r>
          </w:p>
        </w:tc>
      </w:tr>
      <w:tr w:rsidR="00552910" w:rsidRPr="00EC49B6" w14:paraId="2CD12AD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30501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20D1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992254,95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1DA8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2578451,43</w:t>
            </w:r>
          </w:p>
        </w:tc>
      </w:tr>
      <w:tr w:rsidR="00552910" w:rsidRPr="00EC49B6" w14:paraId="1570CAC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663E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82E7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EF753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6DA753A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320CB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3938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992289,86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3C12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2578358,92</w:t>
            </w:r>
          </w:p>
        </w:tc>
      </w:tr>
      <w:tr w:rsidR="00552910" w:rsidRPr="00EC49B6" w14:paraId="783E8F6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41A8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F3C1A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992282,51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59708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2578392,64</w:t>
            </w:r>
          </w:p>
        </w:tc>
      </w:tr>
      <w:tr w:rsidR="00552910" w:rsidRPr="00EC49B6" w14:paraId="3F0405D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30F80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B5865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992275,83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EF3D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2578414,99</w:t>
            </w:r>
          </w:p>
        </w:tc>
      </w:tr>
      <w:tr w:rsidR="00552910" w:rsidRPr="00EC49B6" w14:paraId="2740C7F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860BE9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7D0E4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992264,99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9AC9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2578443,28</w:t>
            </w:r>
          </w:p>
        </w:tc>
      </w:tr>
      <w:tr w:rsidR="00552910" w:rsidRPr="00EC49B6" w14:paraId="463BBD6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B44EE4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7705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992256,82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17C7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2578459,49</w:t>
            </w:r>
          </w:p>
        </w:tc>
      </w:tr>
      <w:tr w:rsidR="00552910" w:rsidRPr="00EC49B6" w14:paraId="39102A1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CDEBC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F4C2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992251,51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D54D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2578469,28</w:t>
            </w:r>
          </w:p>
        </w:tc>
      </w:tr>
      <w:tr w:rsidR="00552910" w:rsidRPr="00EC49B6" w14:paraId="0307BD1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C2BF0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BBFB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992246,10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BBA07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2578467,31</w:t>
            </w:r>
          </w:p>
        </w:tc>
      </w:tr>
      <w:tr w:rsidR="00552910" w:rsidRPr="00EC49B6" w14:paraId="25ED2A3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EDD63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41263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992254,95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653D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2578451,43</w:t>
            </w:r>
          </w:p>
        </w:tc>
      </w:tr>
      <w:tr w:rsidR="00552910" w:rsidRPr="00EC49B6" w14:paraId="1D65231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7903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8833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992259,55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3D9A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2578440,71</w:t>
            </w:r>
          </w:p>
        </w:tc>
      </w:tr>
      <w:tr w:rsidR="00552910" w:rsidRPr="00EC49B6" w14:paraId="6912323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C00F80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3940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992270,12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60BB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2578413,11</w:t>
            </w:r>
          </w:p>
        </w:tc>
      </w:tr>
      <w:tr w:rsidR="00552910" w:rsidRPr="00EC49B6" w14:paraId="660E16F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1D5A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21BC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992272,69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4AF1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2578405,89</w:t>
            </w:r>
          </w:p>
        </w:tc>
      </w:tr>
      <w:tr w:rsidR="00552910" w:rsidRPr="00EC49B6" w14:paraId="2D88763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5934DF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2276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992274,89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1AF7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2578398,52</w:t>
            </w:r>
          </w:p>
        </w:tc>
      </w:tr>
      <w:tr w:rsidR="00552910" w:rsidRPr="00EC49B6" w14:paraId="311895B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72C477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BF7D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992276,73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5175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2578391,08</w:t>
            </w:r>
          </w:p>
        </w:tc>
      </w:tr>
      <w:tr w:rsidR="00552910" w:rsidRPr="00EC49B6" w14:paraId="05256BD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347D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B9A0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992282,73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4CD2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2578363,51</w:t>
            </w:r>
          </w:p>
        </w:tc>
      </w:tr>
      <w:tr w:rsidR="00552910" w:rsidRPr="00EC49B6" w14:paraId="6C1F8C8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A5FD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ECAA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992265,86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526CA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2578359,83</w:t>
            </w:r>
          </w:p>
        </w:tc>
      </w:tr>
      <w:tr w:rsidR="00552910" w:rsidRPr="00EC49B6" w14:paraId="0F03056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5ED7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804B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992264,80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DF992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2578364,72</w:t>
            </w:r>
          </w:p>
        </w:tc>
      </w:tr>
      <w:tr w:rsidR="00552910" w:rsidRPr="00EC49B6" w14:paraId="1672351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1F1DA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5F6F3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992276,77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3ABD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2578367,32</w:t>
            </w:r>
          </w:p>
        </w:tc>
      </w:tr>
      <w:tr w:rsidR="00552910" w:rsidRPr="00EC49B6" w14:paraId="25B60C1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66BB0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500C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992271,84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FF14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2578389,95</w:t>
            </w:r>
          </w:p>
        </w:tc>
      </w:tr>
      <w:tr w:rsidR="00552910" w:rsidRPr="00EC49B6" w14:paraId="3EDDF6A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3F9BC7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C02E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992270,08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CC3A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2578397,20</w:t>
            </w:r>
          </w:p>
        </w:tc>
      </w:tr>
      <w:tr w:rsidR="00552910" w:rsidRPr="00EC49B6" w14:paraId="43C4578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44D0EA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382B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992267,95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EEAF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2578404,34</w:t>
            </w:r>
          </w:p>
        </w:tc>
      </w:tr>
      <w:tr w:rsidR="00552910" w:rsidRPr="00EC49B6" w14:paraId="3D36BFD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E5D9B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2DBF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992265,44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12403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2578411,37</w:t>
            </w:r>
          </w:p>
        </w:tc>
      </w:tr>
      <w:tr w:rsidR="00552910" w:rsidRPr="00EC49B6" w14:paraId="7A5A132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69B1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C9AB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992254,92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8B1DC3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2578438,82</w:t>
            </w:r>
          </w:p>
        </w:tc>
      </w:tr>
      <w:tr w:rsidR="00552910" w:rsidRPr="00EC49B6" w14:paraId="0BB0AB8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C9EA67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6462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992250,42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20783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2578449,29</w:t>
            </w:r>
          </w:p>
        </w:tc>
      </w:tr>
      <w:tr w:rsidR="00552910" w:rsidRPr="00EC49B6" w14:paraId="5BC1631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3B204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5D0EF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992250,28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14DF2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2578449,55</w:t>
            </w:r>
          </w:p>
        </w:tc>
      </w:tr>
      <w:tr w:rsidR="00552910" w:rsidRPr="00EC49B6" w14:paraId="7DD55D0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5040C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6A0A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992256,50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32E7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2578433,23</w:t>
            </w:r>
          </w:p>
        </w:tc>
      </w:tr>
      <w:tr w:rsidR="00552910" w:rsidRPr="00EC49B6" w14:paraId="28F1736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D5E57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40EC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992265,46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C537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2578410,73</w:t>
            </w:r>
          </w:p>
        </w:tc>
      </w:tr>
      <w:tr w:rsidR="00552910" w:rsidRPr="00EC49B6" w14:paraId="3A64285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1E59D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C99E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992259,09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BFE9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2578411,17</w:t>
            </w:r>
          </w:p>
        </w:tc>
      </w:tr>
      <w:tr w:rsidR="00552910" w:rsidRPr="00EC49B6" w14:paraId="170BDAF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F6DA27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FEE4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992259,73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878BD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2578409,50</w:t>
            </w:r>
          </w:p>
        </w:tc>
      </w:tr>
      <w:tr w:rsidR="00552910" w:rsidRPr="00EC49B6" w14:paraId="630C86F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CDB3FB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284C7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992266,04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0A23C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2578388,39</w:t>
            </w:r>
          </w:p>
        </w:tc>
      </w:tr>
      <w:tr w:rsidR="00552910" w:rsidRPr="00EC49B6" w14:paraId="0FEFB9C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2A309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A898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992269,63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F701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2578371,91</w:t>
            </w:r>
          </w:p>
        </w:tc>
      </w:tr>
      <w:tr w:rsidR="00552910" w:rsidRPr="00EC49B6" w14:paraId="1CBADA9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B68B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235A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992258,64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F431C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2578369,51</w:t>
            </w:r>
          </w:p>
        </w:tc>
      </w:tr>
      <w:tr w:rsidR="00552910" w:rsidRPr="00EC49B6" w14:paraId="4531608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60A8C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38810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992262,26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CBC0C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2578352,91</w:t>
            </w:r>
          </w:p>
        </w:tc>
      </w:tr>
      <w:tr w:rsidR="00552910" w:rsidRPr="00EC49B6" w14:paraId="25FA260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2512A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E4F6A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992247,87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D77D9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2578439,32</w:t>
            </w:r>
          </w:p>
        </w:tc>
      </w:tr>
      <w:tr w:rsidR="00552910" w:rsidRPr="00EC49B6" w14:paraId="153C5A9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90E2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5CCE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992239,71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79018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2578460,49</w:t>
            </w:r>
          </w:p>
        </w:tc>
      </w:tr>
      <w:tr w:rsidR="00552910" w:rsidRPr="00EC49B6" w14:paraId="1859927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6BC4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712D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992238,38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E495F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2578457,46</w:t>
            </w:r>
          </w:p>
        </w:tc>
      </w:tr>
      <w:tr w:rsidR="00552910" w:rsidRPr="00EC49B6" w14:paraId="25DBE86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F5413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86:02:1001001:2004/ЧЗУ15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77657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FF2F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088DCB9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070B82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F5665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989850,37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85655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2577116,30</w:t>
            </w:r>
          </w:p>
        </w:tc>
      </w:tr>
      <w:tr w:rsidR="00552910" w:rsidRPr="00EC49B6" w14:paraId="184F8D5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C84B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14B3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989901,03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46C7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2577146,26</w:t>
            </w:r>
          </w:p>
        </w:tc>
      </w:tr>
      <w:tr w:rsidR="00552910" w:rsidRPr="00EC49B6" w14:paraId="390BFB5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EEE75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25990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989898,11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6DB0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2577151,50</w:t>
            </w:r>
          </w:p>
        </w:tc>
      </w:tr>
      <w:tr w:rsidR="00552910" w:rsidRPr="00EC49B6" w14:paraId="2F2D302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BB55E3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7ED481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989871,09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F467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2577135,52</w:t>
            </w:r>
          </w:p>
        </w:tc>
      </w:tr>
      <w:tr w:rsidR="00552910" w:rsidRPr="00EC49B6" w14:paraId="2050369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39DF15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4032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989852,50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E041F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2577122,48</w:t>
            </w:r>
          </w:p>
        </w:tc>
      </w:tr>
      <w:tr w:rsidR="00552910" w:rsidRPr="00EC49B6" w14:paraId="3D26E6C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4A20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C363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989992,60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C0BD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2576857,03</w:t>
            </w:r>
          </w:p>
        </w:tc>
      </w:tr>
      <w:tr w:rsidR="00552910" w:rsidRPr="00EC49B6" w14:paraId="674D145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870424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AC4DE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989967,90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3661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2576896,28</w:t>
            </w:r>
          </w:p>
        </w:tc>
      </w:tr>
      <w:tr w:rsidR="00552910" w:rsidRPr="00EC49B6" w14:paraId="75C210C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31325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993B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989961,66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84266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2576896,04</w:t>
            </w:r>
          </w:p>
        </w:tc>
      </w:tr>
      <w:tr w:rsidR="00552910" w:rsidRPr="00EC49B6" w14:paraId="4BEF39F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10BDB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FDD7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989982,36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B2F983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2577179,84</w:t>
            </w:r>
          </w:p>
        </w:tc>
      </w:tr>
      <w:tr w:rsidR="00552910" w:rsidRPr="00EC49B6" w14:paraId="6B9C4F6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38EA2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057AB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989986,57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405F7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2577181,97</w:t>
            </w:r>
          </w:p>
        </w:tc>
      </w:tr>
      <w:tr w:rsidR="00552910" w:rsidRPr="00EC49B6" w14:paraId="61BBA2A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69ED8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EDBF0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989980,42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C626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2577194,11</w:t>
            </w:r>
          </w:p>
        </w:tc>
      </w:tr>
      <w:tr w:rsidR="00552910" w:rsidRPr="00EC49B6" w14:paraId="07E4AF4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65C59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F0EB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989975,99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93C47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2577192,00</w:t>
            </w:r>
          </w:p>
        </w:tc>
      </w:tr>
      <w:tr w:rsidR="00552910" w:rsidRPr="00EC49B6" w14:paraId="60AE5A2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B25B49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8D4D9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989887,20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E53EF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2577132,26</w:t>
            </w:r>
          </w:p>
        </w:tc>
      </w:tr>
      <w:tr w:rsidR="00552910" w:rsidRPr="00EC49B6" w14:paraId="71E3024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BC5A0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9BCA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989903,96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BB48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2577141,01</w:t>
            </w:r>
          </w:p>
        </w:tc>
      </w:tr>
      <w:tr w:rsidR="00552910" w:rsidRPr="00EC49B6" w14:paraId="79F8C63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CDA78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4A5D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989903,47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F71BF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2577141,89</w:t>
            </w:r>
          </w:p>
        </w:tc>
      </w:tr>
      <w:tr w:rsidR="00552910" w:rsidRPr="00EC49B6" w14:paraId="27E7A81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7D8427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7B4C1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23CFC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3133CB4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D2852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E817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990222,47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CED0F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2575901,48</w:t>
            </w:r>
          </w:p>
        </w:tc>
      </w:tr>
      <w:tr w:rsidR="00552910" w:rsidRPr="00EC49B6" w14:paraId="123B93F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B0B4A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2593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990223,75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9730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2575908,74</w:t>
            </w:r>
          </w:p>
        </w:tc>
      </w:tr>
      <w:tr w:rsidR="00552910" w:rsidRPr="00EC49B6" w14:paraId="344F03B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2A91F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334C6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990204,47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080F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2575928,42</w:t>
            </w:r>
          </w:p>
        </w:tc>
      </w:tr>
      <w:tr w:rsidR="00552910" w:rsidRPr="00EC49B6" w14:paraId="2943523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64D89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B1F14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990204,10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827E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2575920,22</w:t>
            </w:r>
          </w:p>
        </w:tc>
      </w:tr>
      <w:tr w:rsidR="00552910" w:rsidRPr="00EC49B6" w14:paraId="63A6193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B538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4D56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F68D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2575923,65</w:t>
            </w:r>
          </w:p>
        </w:tc>
      </w:tr>
      <w:tr w:rsidR="00552910" w:rsidRPr="00EC49B6" w14:paraId="66FE7DF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62308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0A4A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990201,11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E38F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2575931,85</w:t>
            </w:r>
          </w:p>
        </w:tc>
      </w:tr>
      <w:tr w:rsidR="00552910" w:rsidRPr="00EC49B6" w14:paraId="61E7B0F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C32DD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7495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990194,82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987C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2575938,28</w:t>
            </w:r>
          </w:p>
        </w:tc>
      </w:tr>
      <w:tr w:rsidR="00552910" w:rsidRPr="00EC49B6" w14:paraId="3051B2E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7D8C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7222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990186,03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B4349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2575938,68</w:t>
            </w:r>
          </w:p>
        </w:tc>
      </w:tr>
      <w:tr w:rsidR="00552910" w:rsidRPr="00EC49B6" w14:paraId="38442AF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9486CE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85D9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990236,48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EFC4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2575871,43</w:t>
            </w:r>
          </w:p>
        </w:tc>
      </w:tr>
      <w:tr w:rsidR="00552910" w:rsidRPr="00EC49B6" w14:paraId="1D775B8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A31EF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B50F3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990237,06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15B9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2575871,99</w:t>
            </w:r>
          </w:p>
        </w:tc>
      </w:tr>
      <w:tr w:rsidR="00552910" w:rsidRPr="00EC49B6" w14:paraId="6972414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6FEDD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8DDF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990237,38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D069A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2575879,10</w:t>
            </w:r>
          </w:p>
        </w:tc>
      </w:tr>
      <w:tr w:rsidR="00552910" w:rsidRPr="00EC49B6" w14:paraId="6141744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F3FF6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E7EE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990228,29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BCE8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2575888,38</w:t>
            </w:r>
          </w:p>
        </w:tc>
      </w:tr>
      <w:tr w:rsidR="00552910" w:rsidRPr="00EC49B6" w14:paraId="0D2C3DD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71715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A82D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990227,51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DAC7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2575883,99</w:t>
            </w:r>
          </w:p>
        </w:tc>
      </w:tr>
      <w:tr w:rsidR="00552910" w:rsidRPr="00EC49B6" w14:paraId="7B889F7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54D988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E1660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990226,84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1520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2575881,28</w:t>
            </w:r>
          </w:p>
        </w:tc>
      </w:tr>
      <w:tr w:rsidR="00552910" w:rsidRPr="00EC49B6" w14:paraId="779E0B0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59FA0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D9FD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990220,13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DDA20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2575888,14</w:t>
            </w:r>
          </w:p>
        </w:tc>
      </w:tr>
      <w:tr w:rsidR="00552910" w:rsidRPr="00EC49B6" w14:paraId="54188C0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19407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CAEF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990221,40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4257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2575895,42</w:t>
            </w:r>
          </w:p>
        </w:tc>
      </w:tr>
      <w:tr w:rsidR="00552910" w:rsidRPr="00EC49B6" w14:paraId="423D012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CBFF6F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71BA6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990203,79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0880A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2575913,39</w:t>
            </w:r>
          </w:p>
        </w:tc>
      </w:tr>
      <w:tr w:rsidR="00552910" w:rsidRPr="00EC49B6" w14:paraId="02BF1DF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96217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3122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990203,72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F0660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2575911,75</w:t>
            </w:r>
          </w:p>
        </w:tc>
      </w:tr>
      <w:tr w:rsidR="00552910" w:rsidRPr="00EC49B6" w14:paraId="54A13B2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ED33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E7D86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990216,53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6584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2575896,98</w:t>
            </w:r>
          </w:p>
        </w:tc>
      </w:tr>
      <w:tr w:rsidR="00552910" w:rsidRPr="00EC49B6" w14:paraId="02952AB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866CC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AE6E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990213,80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C0E1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2575894,60</w:t>
            </w:r>
          </w:p>
        </w:tc>
      </w:tr>
      <w:tr w:rsidR="00552910" w:rsidRPr="00EC49B6" w14:paraId="0CEB87A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F940AE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72A7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990237,69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8ED7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2575885,94</w:t>
            </w:r>
          </w:p>
        </w:tc>
      </w:tr>
      <w:tr w:rsidR="00552910" w:rsidRPr="00EC49B6" w14:paraId="04AE789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BFF2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CE9F7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990238,05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C925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2575894,13</w:t>
            </w:r>
          </w:p>
        </w:tc>
      </w:tr>
      <w:tr w:rsidR="00552910" w:rsidRPr="00EC49B6" w14:paraId="463C75B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455A5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B18B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990230,65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3CB6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2575901,69</w:t>
            </w:r>
          </w:p>
        </w:tc>
      </w:tr>
      <w:tr w:rsidR="00552910" w:rsidRPr="00EC49B6" w14:paraId="4474E19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87BBD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2C30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990229,36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58A9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2575894,44</w:t>
            </w:r>
          </w:p>
        </w:tc>
      </w:tr>
      <w:tr w:rsidR="00552910" w:rsidRPr="00EC49B6" w14:paraId="07ACEDA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2FF82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4E777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990171,00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4AFB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2575949,58</w:t>
            </w:r>
          </w:p>
        </w:tc>
      </w:tr>
      <w:tr w:rsidR="00552910" w:rsidRPr="00EC49B6" w14:paraId="2789DBC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260B7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93A2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990176,03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DBB3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2575957,03</w:t>
            </w:r>
          </w:p>
        </w:tc>
      </w:tr>
      <w:tr w:rsidR="00552910" w:rsidRPr="00EC49B6" w14:paraId="56C4A05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EC2386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BFA23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990176,49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402B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2575956,98</w:t>
            </w:r>
          </w:p>
        </w:tc>
      </w:tr>
      <w:tr w:rsidR="00552910" w:rsidRPr="00EC49B6" w14:paraId="2FCD2B1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048A2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8CABA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990174,54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A227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2575958,97</w:t>
            </w:r>
          </w:p>
        </w:tc>
      </w:tr>
      <w:tr w:rsidR="00552910" w:rsidRPr="00EC49B6" w14:paraId="53D802A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CFB31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B1750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990168,21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E2C6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2575952,78</w:t>
            </w:r>
          </w:p>
        </w:tc>
      </w:tr>
      <w:tr w:rsidR="00552910" w:rsidRPr="00EC49B6" w14:paraId="0E690B7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0EACDF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ED06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0E01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2575915,61</w:t>
            </w:r>
          </w:p>
        </w:tc>
      </w:tr>
      <w:tr w:rsidR="00552910" w:rsidRPr="00EC49B6" w14:paraId="74F0E62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EE8B7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CE04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7F69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2575916,83</w:t>
            </w:r>
          </w:p>
        </w:tc>
      </w:tr>
      <w:tr w:rsidR="00552910" w:rsidRPr="00EC49B6" w14:paraId="4136C16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BB99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EB6A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990190,67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6F12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2575926,79</w:t>
            </w:r>
          </w:p>
        </w:tc>
      </w:tr>
      <w:tr w:rsidR="00552910" w:rsidRPr="00EC49B6" w14:paraId="2A3DF2A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CA57C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AB16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99D99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1DD168F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59338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DFF1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1008417,96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94316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2576887,57</w:t>
            </w:r>
          </w:p>
        </w:tc>
      </w:tr>
      <w:tr w:rsidR="00552910" w:rsidRPr="00EC49B6" w14:paraId="101DCF7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B595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23866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1008417,37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E751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2576933,21</w:t>
            </w:r>
          </w:p>
        </w:tc>
      </w:tr>
      <w:tr w:rsidR="00552910" w:rsidRPr="00EC49B6" w14:paraId="538CA69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ADF8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17BE2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1008410,25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E6C12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2576933,59</w:t>
            </w:r>
          </w:p>
        </w:tc>
      </w:tr>
      <w:tr w:rsidR="00552910" w:rsidRPr="00EC49B6" w14:paraId="1A2DA97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5E0F71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749C6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1008407,84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9FF95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2576888,20</w:t>
            </w:r>
          </w:p>
        </w:tc>
      </w:tr>
      <w:tr w:rsidR="00552910" w:rsidRPr="00EC49B6" w14:paraId="325CCFA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4CA33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1E4C3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1008418,55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5DB1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2577020,98</w:t>
            </w:r>
          </w:p>
        </w:tc>
      </w:tr>
      <w:tr w:rsidR="00552910" w:rsidRPr="00EC49B6" w14:paraId="1517EF9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D97146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7F6B25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1008428,48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24CE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2577020,79</w:t>
            </w:r>
          </w:p>
        </w:tc>
      </w:tr>
      <w:tr w:rsidR="00552910" w:rsidRPr="00EC49B6" w14:paraId="4E16002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24EA2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B39F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1008428,54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F091C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2577022,11</w:t>
            </w:r>
          </w:p>
        </w:tc>
      </w:tr>
      <w:tr w:rsidR="00552910" w:rsidRPr="00EC49B6" w14:paraId="1251FAF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D107E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DBA0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1008418,63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B6DD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2577022,58</w:t>
            </w:r>
          </w:p>
        </w:tc>
      </w:tr>
      <w:tr w:rsidR="00552910" w:rsidRPr="00EC49B6" w14:paraId="48611DE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E14FF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AB74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AEA0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072AD47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0C53D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DEBAE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990221,40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B412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2575895,42</w:t>
            </w:r>
          </w:p>
        </w:tc>
      </w:tr>
      <w:tr w:rsidR="00552910" w:rsidRPr="00EC49B6" w14:paraId="642CF2B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24C97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50DE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990222,47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72B8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2575901,48</w:t>
            </w:r>
          </w:p>
        </w:tc>
      </w:tr>
      <w:tr w:rsidR="00552910" w:rsidRPr="00EC49B6" w14:paraId="1CF6E60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B689E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82CE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990204,10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2A97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2575920,22</w:t>
            </w:r>
          </w:p>
        </w:tc>
      </w:tr>
      <w:tr w:rsidR="00552910" w:rsidRPr="00EC49B6" w14:paraId="1D0A598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6E463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D787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990203,79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8742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2575913,39</w:t>
            </w:r>
          </w:p>
        </w:tc>
      </w:tr>
      <w:tr w:rsidR="00552910" w:rsidRPr="00EC49B6" w14:paraId="5635CDA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11A80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ADF4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91F3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2575916,83</w:t>
            </w:r>
          </w:p>
        </w:tc>
      </w:tr>
      <w:tr w:rsidR="00552910" w:rsidRPr="00EC49B6" w14:paraId="3EFDFD8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92087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0B17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4A23CA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2575923,65</w:t>
            </w:r>
          </w:p>
        </w:tc>
      </w:tr>
      <w:tr w:rsidR="00552910" w:rsidRPr="00EC49B6" w14:paraId="1C43E0C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F31D1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9B01C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990186,03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4BD5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2575938,68</w:t>
            </w:r>
          </w:p>
        </w:tc>
      </w:tr>
      <w:tr w:rsidR="00552910" w:rsidRPr="00EC49B6" w14:paraId="3687753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31387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3531A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990180,13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BF5E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2575938,95</w:t>
            </w:r>
          </w:p>
        </w:tc>
      </w:tr>
      <w:tr w:rsidR="00552910" w:rsidRPr="00EC49B6" w14:paraId="20C9CDE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A848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EC4C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990190,67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4D55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2575926,79</w:t>
            </w:r>
          </w:p>
        </w:tc>
      </w:tr>
      <w:tr w:rsidR="00552910" w:rsidRPr="00EC49B6" w14:paraId="7B2A0D3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EE05D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62F5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990237,38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806E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2575879,10</w:t>
            </w:r>
          </w:p>
        </w:tc>
      </w:tr>
      <w:tr w:rsidR="00552910" w:rsidRPr="00EC49B6" w14:paraId="0D6222D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49FD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93CCB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990237,69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20C63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2575885,94</w:t>
            </w:r>
          </w:p>
        </w:tc>
      </w:tr>
      <w:tr w:rsidR="00552910" w:rsidRPr="00EC49B6" w14:paraId="6721CCC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DFAF0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49A0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990229,36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AC2C0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2575894,44</w:t>
            </w:r>
          </w:p>
        </w:tc>
      </w:tr>
      <w:tr w:rsidR="00552910" w:rsidRPr="00EC49B6" w14:paraId="2D61447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BAC0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7885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990228,29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9EFD1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2575888,38</w:t>
            </w:r>
          </w:p>
        </w:tc>
      </w:tr>
      <w:tr w:rsidR="00552910" w:rsidRPr="00EC49B6" w14:paraId="0AEC4E4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8B3C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A397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F1739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3271E50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684059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D809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989887,20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E8362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2577132,26</w:t>
            </w:r>
          </w:p>
        </w:tc>
      </w:tr>
      <w:tr w:rsidR="00552910" w:rsidRPr="00EC49B6" w14:paraId="05E7136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66B67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5E2C9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989903,47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E0FA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2577141,89</w:t>
            </w:r>
          </w:p>
        </w:tc>
      </w:tr>
      <w:tr w:rsidR="00552910" w:rsidRPr="00EC49B6" w14:paraId="43F0EE6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E0487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489BE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989901,03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90C5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2577146,26</w:t>
            </w:r>
          </w:p>
        </w:tc>
      </w:tr>
      <w:tr w:rsidR="00552910" w:rsidRPr="00EC49B6" w14:paraId="7EFFAEF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F5FE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3B84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989850,37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65D0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2577116,30</w:t>
            </w:r>
          </w:p>
        </w:tc>
      </w:tr>
      <w:tr w:rsidR="00552910" w:rsidRPr="00EC49B6" w14:paraId="5E71C02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1E8BE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E6129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989849,05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64C8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2577112,48</w:t>
            </w:r>
          </w:p>
        </w:tc>
      </w:tr>
      <w:tr w:rsidR="00552910" w:rsidRPr="00EC49B6" w14:paraId="15F8762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CE54E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09A5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989857,95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17B7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2577117,00</w:t>
            </w:r>
          </w:p>
        </w:tc>
      </w:tr>
      <w:tr w:rsidR="00552910" w:rsidRPr="00EC49B6" w14:paraId="301CDEA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7D8F1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B6DF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B941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51B6DA8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E96C6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5B0BA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1006562,17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DBDCE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2577483,55</w:t>
            </w:r>
          </w:p>
        </w:tc>
      </w:tr>
      <w:tr w:rsidR="00552910" w:rsidRPr="00EC49B6" w14:paraId="4B79FDA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EE9EE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62B6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1006567,58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0F4FE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2577484,78</w:t>
            </w:r>
          </w:p>
        </w:tc>
      </w:tr>
      <w:tr w:rsidR="00552910" w:rsidRPr="00EC49B6" w14:paraId="4A547CC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205DA1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8CBB6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1006586,25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FE8C2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2577494,11</w:t>
            </w:r>
          </w:p>
        </w:tc>
      </w:tr>
      <w:tr w:rsidR="00552910" w:rsidRPr="00EC49B6" w14:paraId="6247395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644B83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5CC7F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1006562,33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7107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2577488,71</w:t>
            </w:r>
          </w:p>
        </w:tc>
      </w:tr>
      <w:tr w:rsidR="00552910" w:rsidRPr="00EC49B6" w14:paraId="159B917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16ED3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BBB2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1006583,02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C333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2577488,26</w:t>
            </w:r>
          </w:p>
        </w:tc>
      </w:tr>
      <w:tr w:rsidR="00552910" w:rsidRPr="00EC49B6" w14:paraId="1168E07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274AA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67FF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1006596,75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B33E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2577491,36</w:t>
            </w:r>
          </w:p>
        </w:tc>
      </w:tr>
      <w:tr w:rsidR="00552910" w:rsidRPr="00EC49B6" w14:paraId="681BE3E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F790C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D5025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1006596,98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C7EEA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2577491,48</w:t>
            </w:r>
          </w:p>
        </w:tc>
      </w:tr>
      <w:tr w:rsidR="00552910" w:rsidRPr="00EC49B6" w14:paraId="3B47BE2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02B6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2DFA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1006597,01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F4AA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2577491,42</w:t>
            </w:r>
          </w:p>
        </w:tc>
      </w:tr>
      <w:tr w:rsidR="00552910" w:rsidRPr="00EC49B6" w14:paraId="64C6591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A55AFF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4C3E2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1006599,03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F8D9C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2577491,88</w:t>
            </w:r>
          </w:p>
        </w:tc>
      </w:tr>
      <w:tr w:rsidR="00552910" w:rsidRPr="00EC49B6" w14:paraId="450D7E8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854A5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70C4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1006597,93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3180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2577496,75</w:t>
            </w:r>
          </w:p>
        </w:tc>
      </w:tr>
      <w:tr w:rsidR="00552910" w:rsidRPr="00EC49B6" w14:paraId="258B0F9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1BCDE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н165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A2A24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1006594,83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3970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2577496,05</w:t>
            </w:r>
          </w:p>
        </w:tc>
      </w:tr>
      <w:tr w:rsidR="00552910" w:rsidRPr="00EC49B6" w14:paraId="09C209E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E1C7E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BFD88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1006595,49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E21EB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2577494,50</w:t>
            </w:r>
          </w:p>
        </w:tc>
      </w:tr>
      <w:tr w:rsidR="00552910" w:rsidRPr="00EC49B6" w14:paraId="42FBE98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401F9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BC01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1006527,54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A390E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2577250,23</w:t>
            </w:r>
          </w:p>
        </w:tc>
      </w:tr>
      <w:tr w:rsidR="00552910" w:rsidRPr="00EC49B6" w14:paraId="5E45B1F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539DB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95256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1006530,26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C8327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2577253,04</w:t>
            </w:r>
          </w:p>
        </w:tc>
      </w:tr>
      <w:tr w:rsidR="00552910" w:rsidRPr="00EC49B6" w14:paraId="1A0349A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2CA02D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DABF7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1006530,16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F083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2577261,75</w:t>
            </w:r>
          </w:p>
        </w:tc>
      </w:tr>
      <w:tr w:rsidR="00552910" w:rsidRPr="00EC49B6" w14:paraId="764B297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B2CC0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EDDA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1006444,14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D70E4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2577164,11</w:t>
            </w:r>
          </w:p>
        </w:tc>
      </w:tr>
      <w:tr w:rsidR="00552910" w:rsidRPr="00EC49B6" w14:paraId="4FAC53F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C8256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47F2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1006444,92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1E9E5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2577164,93</w:t>
            </w:r>
          </w:p>
        </w:tc>
      </w:tr>
      <w:tr w:rsidR="00552910" w:rsidRPr="00EC49B6" w14:paraId="2A5615F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1E93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174F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1006443,64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54629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2577164,12</w:t>
            </w:r>
          </w:p>
        </w:tc>
      </w:tr>
      <w:tr w:rsidR="00552910" w:rsidRPr="00EC49B6" w14:paraId="551FC3A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947A1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1DBA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7EEB9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016AA4A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EA113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6CE36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1010805,50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5BEB9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2577018,58</w:t>
            </w:r>
          </w:p>
        </w:tc>
      </w:tr>
      <w:tr w:rsidR="00552910" w:rsidRPr="00EC49B6" w14:paraId="43575DC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33C54F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956D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1010803,95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944CE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2577015,91</w:t>
            </w:r>
          </w:p>
        </w:tc>
      </w:tr>
      <w:tr w:rsidR="00552910" w:rsidRPr="00EC49B6" w14:paraId="415DAEA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B5CB6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47F6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1010808,26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BBB6B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2577013,39</w:t>
            </w:r>
          </w:p>
        </w:tc>
      </w:tr>
      <w:tr w:rsidR="00552910" w:rsidRPr="00EC49B6" w14:paraId="2372C1B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01EF2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412EC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1010807,48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AD0A5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2577012,01</w:t>
            </w:r>
          </w:p>
        </w:tc>
      </w:tr>
      <w:tr w:rsidR="00552910" w:rsidRPr="00EC49B6" w14:paraId="0CE8837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47D50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770D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1010814,86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4CC9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2577008,31</w:t>
            </w:r>
          </w:p>
        </w:tc>
      </w:tr>
      <w:tr w:rsidR="00552910" w:rsidRPr="00EC49B6" w14:paraId="100C969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F0758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D42C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1010815,28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BE63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2577001,05</w:t>
            </w:r>
          </w:p>
        </w:tc>
      </w:tr>
      <w:tr w:rsidR="00552910" w:rsidRPr="00EC49B6" w14:paraId="74F32DD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DF95B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3AC5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1010815,51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B8D5E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2576995,34</w:t>
            </w:r>
          </w:p>
        </w:tc>
      </w:tr>
      <w:tr w:rsidR="00552910" w:rsidRPr="00EC49B6" w14:paraId="3F55DA0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33C9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BBDB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1010815,50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D2AD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2576989,64</w:t>
            </w:r>
          </w:p>
        </w:tc>
      </w:tr>
      <w:tr w:rsidR="00552910" w:rsidRPr="00EC49B6" w14:paraId="4D80011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9A9E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C8316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1010815,29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1BB1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2576983,93</w:t>
            </w:r>
          </w:p>
        </w:tc>
      </w:tr>
      <w:tr w:rsidR="00552910" w:rsidRPr="00EC49B6" w14:paraId="0A30DEC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B6116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C5FA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1010812,79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F3548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2576940,14</w:t>
            </w:r>
          </w:p>
        </w:tc>
      </w:tr>
      <w:tr w:rsidR="00552910" w:rsidRPr="00EC49B6" w14:paraId="4213F66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DF1C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65CFD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1010814,42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E375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2576939,37</w:t>
            </w:r>
          </w:p>
        </w:tc>
      </w:tr>
      <w:tr w:rsidR="00552910" w:rsidRPr="00EC49B6" w14:paraId="6DC1A82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2DF9A5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30D0C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1010817,70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C7101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2576938,21</w:t>
            </w:r>
          </w:p>
        </w:tc>
      </w:tr>
      <w:tr w:rsidR="00552910" w:rsidRPr="00EC49B6" w14:paraId="76C4CA9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95D0A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5F46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F0ED3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2576983,71</w:t>
            </w:r>
          </w:p>
        </w:tc>
      </w:tr>
      <w:tr w:rsidR="00552910" w:rsidRPr="00EC49B6" w14:paraId="6D45988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69C9D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4018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F287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2576989,54</w:t>
            </w:r>
          </w:p>
        </w:tc>
      </w:tr>
      <w:tr w:rsidR="00552910" w:rsidRPr="00EC49B6" w14:paraId="67F8E7C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FA9C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4C68C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5C9C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2576995,44</w:t>
            </w:r>
          </w:p>
        </w:tc>
      </w:tr>
      <w:tr w:rsidR="00552910" w:rsidRPr="00EC49B6" w14:paraId="66405AA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2E170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9A2E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F19DD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2577001,29</w:t>
            </w:r>
          </w:p>
        </w:tc>
      </w:tr>
      <w:tr w:rsidR="00552910" w:rsidRPr="00EC49B6" w14:paraId="6463EF6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DE393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9BFB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1010819,67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09EA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2577011,49</w:t>
            </w:r>
          </w:p>
        </w:tc>
      </w:tr>
      <w:tr w:rsidR="00552910" w:rsidRPr="00EC49B6" w14:paraId="24B3896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8E4FD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86:02:0000000:292/ЧЗУ4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CF3D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78C89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7720FB0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AAA0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ECE8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990204,09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99FA3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2575920,23</w:t>
            </w:r>
          </w:p>
        </w:tc>
      </w:tr>
      <w:tr w:rsidR="00552910" w:rsidRPr="00EC49B6" w14:paraId="6808300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4C113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3D4F9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990204,46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23EB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2575928,43</w:t>
            </w:r>
          </w:p>
        </w:tc>
      </w:tr>
      <w:tr w:rsidR="00552910" w:rsidRPr="00EC49B6" w14:paraId="3A7F772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D26C0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C321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990201,12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E085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2575931,84</w:t>
            </w:r>
          </w:p>
        </w:tc>
      </w:tr>
      <w:tr w:rsidR="00552910" w:rsidRPr="00EC49B6" w14:paraId="5EEB9A9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0AA54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7453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A744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2575923,64</w:t>
            </w:r>
          </w:p>
        </w:tc>
      </w:tr>
      <w:tr w:rsidR="00552910" w:rsidRPr="00EC49B6" w14:paraId="465FCD2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967F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9ABA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990186,02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ED79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2575938,69</w:t>
            </w:r>
          </w:p>
        </w:tc>
      </w:tr>
      <w:tr w:rsidR="00552910" w:rsidRPr="00EC49B6" w14:paraId="53F1DE0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44E76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17DBB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990194,80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53AB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2575938,29</w:t>
            </w:r>
          </w:p>
        </w:tc>
      </w:tr>
      <w:tr w:rsidR="00552910" w:rsidRPr="00EC49B6" w14:paraId="2056302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0DF088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5640E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990194,07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0420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2575939,04</w:t>
            </w:r>
          </w:p>
        </w:tc>
      </w:tr>
      <w:tr w:rsidR="00552910" w:rsidRPr="00EC49B6" w14:paraId="394539E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581EB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3166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990183,91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3A65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2575940,85</w:t>
            </w:r>
          </w:p>
        </w:tc>
      </w:tr>
      <w:tr w:rsidR="00552910" w:rsidRPr="00EC49B6" w14:paraId="50A6273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FCC00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2AF3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990203,71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CA5E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2575911,76</w:t>
            </w:r>
          </w:p>
        </w:tc>
      </w:tr>
      <w:tr w:rsidR="00552910" w:rsidRPr="00EC49B6" w14:paraId="4417927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3A53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A7E0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990203,78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66BA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2575913,40</w:t>
            </w:r>
          </w:p>
        </w:tc>
      </w:tr>
      <w:tr w:rsidR="00552910" w:rsidRPr="00EC49B6" w14:paraId="2CF7541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75AF84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F4CC0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54541B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2575916,82</w:t>
            </w:r>
          </w:p>
        </w:tc>
      </w:tr>
      <w:tr w:rsidR="00552910" w:rsidRPr="00EC49B6" w14:paraId="662C04F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761AFD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A317B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D13D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2575915,60</w:t>
            </w:r>
          </w:p>
        </w:tc>
      </w:tr>
      <w:tr w:rsidR="00552910" w:rsidRPr="00EC49B6" w14:paraId="34C1E0B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1C7F6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86:02:0000000:292/ЧЗУ7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3983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7EBA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4EED478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D71B3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3B9F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990203,78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6AF2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2575913,40</w:t>
            </w:r>
          </w:p>
        </w:tc>
      </w:tr>
      <w:tr w:rsidR="00552910" w:rsidRPr="00EC49B6" w14:paraId="576A9FF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FDD7D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1BDC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990204,09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F8D7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2575920,23</w:t>
            </w:r>
          </w:p>
        </w:tc>
      </w:tr>
      <w:tr w:rsidR="00552910" w:rsidRPr="00EC49B6" w14:paraId="2D12B75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8896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F94AA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B1B8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2575923,64</w:t>
            </w:r>
          </w:p>
        </w:tc>
      </w:tr>
      <w:tr w:rsidR="00552910" w:rsidRPr="00EC49B6" w14:paraId="3CE97C9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0FCD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5846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990200,44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9C8D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2575916,82</w:t>
            </w:r>
          </w:p>
        </w:tc>
      </w:tr>
      <w:tr w:rsidR="00552910" w:rsidRPr="00EC49B6" w14:paraId="6FE0448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45C797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AD1D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990180,12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3E877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2575938,96</w:t>
            </w:r>
          </w:p>
        </w:tc>
      </w:tr>
      <w:tr w:rsidR="00552910" w:rsidRPr="00EC49B6" w14:paraId="3FBDE16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B227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9A34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990186,02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EC2E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2575938,69</w:t>
            </w:r>
          </w:p>
        </w:tc>
      </w:tr>
      <w:tr w:rsidR="00552910" w:rsidRPr="00EC49B6" w14:paraId="11C2211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27C92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070BB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990183,91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594B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2575940,85</w:t>
            </w:r>
          </w:p>
        </w:tc>
      </w:tr>
      <w:tr w:rsidR="00552910" w:rsidRPr="00EC49B6" w14:paraId="36CC59B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F7BEA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E5380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990177,49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A3ED1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2575941,99</w:t>
            </w:r>
          </w:p>
        </w:tc>
      </w:tr>
      <w:tr w:rsidR="00552910" w:rsidRPr="00EC49B6" w14:paraId="1D72278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997A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86:02:0601001:125/ЧЗУ1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0A9C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1D8B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45CE9F3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F6428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5FC2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989962,04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A7009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2577150,03</w:t>
            </w:r>
          </w:p>
        </w:tc>
      </w:tr>
      <w:tr w:rsidR="00552910" w:rsidRPr="00EC49B6" w14:paraId="25B9F3A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2BDBFB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471A48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989967,76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C2AED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2577153,25</w:t>
            </w:r>
          </w:p>
        </w:tc>
      </w:tr>
      <w:tr w:rsidR="00552910" w:rsidRPr="00EC49B6" w14:paraId="6D61978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9C5123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591C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989959,55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AC13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2577153,63</w:t>
            </w:r>
          </w:p>
        </w:tc>
      </w:tr>
      <w:tr w:rsidR="00552910" w:rsidRPr="00EC49B6" w14:paraId="1A301CC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3FFF10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CEC7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989959,74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B537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2577157,89</w:t>
            </w:r>
          </w:p>
        </w:tc>
      </w:tr>
      <w:tr w:rsidR="00552910" w:rsidRPr="00EC49B6" w14:paraId="521B993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CDAEC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B7CF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989956,14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A06A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2577155,99</w:t>
            </w:r>
          </w:p>
        </w:tc>
      </w:tr>
      <w:tr w:rsidR="00552910" w:rsidRPr="00EC49B6" w14:paraId="18DEA70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D0B8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47CB6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989956,04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543E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2577153,80</w:t>
            </w:r>
          </w:p>
        </w:tc>
      </w:tr>
      <w:tr w:rsidR="00552910" w:rsidRPr="00EC49B6" w14:paraId="3D77C32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BAE4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D91EF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989952,31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865B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2577153,96</w:t>
            </w:r>
          </w:p>
        </w:tc>
      </w:tr>
      <w:tr w:rsidR="00552910" w:rsidRPr="00EC49B6" w14:paraId="1709108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687928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0E248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989946,19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B9C522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2577150,74</w:t>
            </w:r>
          </w:p>
        </w:tc>
      </w:tr>
      <w:tr w:rsidR="00552910" w:rsidRPr="00EC49B6" w14:paraId="5AA9C7A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1CB6A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86:02:0601001:102/ЧЗУ1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B137B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B429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0CEF94F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E5E3B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1A769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999065,46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43C5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2578730,31</w:t>
            </w:r>
          </w:p>
        </w:tc>
      </w:tr>
      <w:tr w:rsidR="00552910" w:rsidRPr="00EC49B6" w14:paraId="58382F2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E3327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8F27D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999061,94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F7D8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2578724,34</w:t>
            </w:r>
          </w:p>
        </w:tc>
      </w:tr>
      <w:tr w:rsidR="00552910" w:rsidRPr="00EC49B6" w14:paraId="28515E3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E76215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E910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999062,35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1A4EE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2578724,06</w:t>
            </w:r>
          </w:p>
        </w:tc>
      </w:tr>
      <w:tr w:rsidR="00552910" w:rsidRPr="00EC49B6" w14:paraId="30A1ABA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4973D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276C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999065,09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8D52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2578729,58</w:t>
            </w:r>
          </w:p>
        </w:tc>
      </w:tr>
      <w:tr w:rsidR="00552910" w:rsidRPr="00EC49B6" w14:paraId="2136427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542C1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161A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999066,09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F821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2578729,09</w:t>
            </w:r>
          </w:p>
        </w:tc>
      </w:tr>
      <w:tr w:rsidR="00552910" w:rsidRPr="00EC49B6" w14:paraId="43F3024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9A0AC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40723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999066,46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E09CF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2578729,63</w:t>
            </w:r>
          </w:p>
        </w:tc>
      </w:tr>
      <w:tr w:rsidR="00552910" w:rsidRPr="00EC49B6" w14:paraId="7830F59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CAB47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86:02:0601001:91/ЧЗУ1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DDC3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AE7E5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0BF640F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4B82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D907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1008417,37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1273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2576933,22</w:t>
            </w:r>
          </w:p>
        </w:tc>
      </w:tr>
      <w:tr w:rsidR="00552910" w:rsidRPr="00EC49B6" w14:paraId="321FB61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126EC7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4B70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1008417,12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24A0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2576951,74</w:t>
            </w:r>
          </w:p>
        </w:tc>
      </w:tr>
      <w:tr w:rsidR="00552910" w:rsidRPr="00EC49B6" w14:paraId="184AEF4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99F2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F5A6B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1008411,24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09D5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2576952,07</w:t>
            </w:r>
          </w:p>
        </w:tc>
      </w:tr>
      <w:tr w:rsidR="00552910" w:rsidRPr="00EC49B6" w14:paraId="563E2F1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DCA743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D98B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1008410,25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B9F0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2576933,60</w:t>
            </w:r>
          </w:p>
        </w:tc>
      </w:tr>
      <w:tr w:rsidR="00552910" w:rsidRPr="00EC49B6" w14:paraId="76CCF37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AA0ED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86:02:0601001:91/ЧЗУ2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BC976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097B5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1A1B86C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FA443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BEF6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1008440,57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FF598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2576950,49</w:t>
            </w:r>
          </w:p>
        </w:tc>
      </w:tr>
      <w:tr w:rsidR="00552910" w:rsidRPr="00EC49B6" w14:paraId="61C98F5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D0DA92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1F0D7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1008439,16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5569D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2576950,57</w:t>
            </w:r>
          </w:p>
        </w:tc>
      </w:tr>
      <w:tr w:rsidR="00552910" w:rsidRPr="00EC49B6" w14:paraId="6788BAC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8C83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94F4A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1008439,38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79F3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2576933,76</w:t>
            </w:r>
          </w:p>
        </w:tc>
      </w:tr>
      <w:tr w:rsidR="00552910" w:rsidRPr="00EC49B6" w14:paraId="5CB32A1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3716C3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501A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1008440,56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116DE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2576949,89</w:t>
            </w:r>
          </w:p>
        </w:tc>
      </w:tr>
      <w:tr w:rsidR="00552910" w:rsidRPr="00EC49B6" w14:paraId="54E911A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0636E8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86:02:0601001:15/ЧЗУ2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9422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0188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243BA94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5752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FCCF2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1008423,81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A4D9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2576887,02</w:t>
            </w:r>
          </w:p>
        </w:tc>
      </w:tr>
      <w:tr w:rsidR="00552910" w:rsidRPr="00EC49B6" w14:paraId="77757E7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FD9F0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EEDA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1008422,97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4007B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2576887,09</w:t>
            </w:r>
          </w:p>
        </w:tc>
      </w:tr>
      <w:tr w:rsidR="00552910" w:rsidRPr="00EC49B6" w14:paraId="6E6CB02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81FD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EA59A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1008422,65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7E46B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2576880,99</w:t>
            </w:r>
          </w:p>
        </w:tc>
      </w:tr>
      <w:tr w:rsidR="00552910" w:rsidRPr="00EC49B6" w14:paraId="73017CE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AEACC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27E5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1008423,48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A9AA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2576880,94</w:t>
            </w:r>
          </w:p>
        </w:tc>
      </w:tr>
      <w:tr w:rsidR="00552910" w:rsidRPr="00EC49B6" w14:paraId="1EF69D2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B20956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86:02:0601001:7/ЧЗУ2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10B6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3D33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22BD861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5F86D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95B8F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1008434,19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E560C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2576875,35</w:t>
            </w:r>
          </w:p>
        </w:tc>
      </w:tr>
      <w:tr w:rsidR="00552910" w:rsidRPr="00EC49B6" w14:paraId="62686B1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CEAA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6731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1008435,28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F2F33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2576886,37</w:t>
            </w:r>
          </w:p>
        </w:tc>
      </w:tr>
      <w:tr w:rsidR="00552910" w:rsidRPr="00EC49B6" w14:paraId="1D89234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E0B4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9853B2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1008434,80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3BD5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2576886,41</w:t>
            </w:r>
          </w:p>
        </w:tc>
      </w:tr>
      <w:tr w:rsidR="00552910" w:rsidRPr="00EC49B6" w14:paraId="279EBB6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11B55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86:02:0601001:15/ЧЗУ1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A724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1D3C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656DC32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8724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9819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1008434,80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0D4D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2576886,41</w:t>
            </w:r>
          </w:p>
        </w:tc>
      </w:tr>
      <w:tr w:rsidR="00552910" w:rsidRPr="00EC49B6" w14:paraId="537A286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EE587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7F2CB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1008433,99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E3A69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2576886,47</w:t>
            </w:r>
          </w:p>
        </w:tc>
      </w:tr>
      <w:tr w:rsidR="00552910" w:rsidRPr="00EC49B6" w14:paraId="6BAA43B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6D9AF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DEC6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1008423,97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872155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2576887,01</w:t>
            </w:r>
          </w:p>
        </w:tc>
      </w:tr>
      <w:tr w:rsidR="00552910" w:rsidRPr="00EC49B6" w14:paraId="3990649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DF570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F9B7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1008423,81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FA97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2576887,02</w:t>
            </w:r>
          </w:p>
        </w:tc>
      </w:tr>
      <w:tr w:rsidR="00552910" w:rsidRPr="00EC49B6" w14:paraId="3EF3F50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36F40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1509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1008423,48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11D3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2576880,94</w:t>
            </w:r>
          </w:p>
        </w:tc>
      </w:tr>
      <w:tr w:rsidR="00552910" w:rsidRPr="00EC49B6" w14:paraId="57EBB3A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0C472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1206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1008422,65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A3331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2576880,99</w:t>
            </w:r>
          </w:p>
        </w:tc>
      </w:tr>
      <w:tr w:rsidR="00552910" w:rsidRPr="00EC49B6" w14:paraId="1292AA2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57CD4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н245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B6B25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1008422,37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7D863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2576876,00</w:t>
            </w:r>
          </w:p>
        </w:tc>
      </w:tr>
      <w:tr w:rsidR="00552910" w:rsidRPr="00EC49B6" w14:paraId="1D28DDF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F972A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4D471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1008434,19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AD8D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2576875,35</w:t>
            </w:r>
          </w:p>
        </w:tc>
      </w:tr>
      <w:tr w:rsidR="00552910" w:rsidRPr="00EC49B6" w14:paraId="2894308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D8DF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140C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2731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650F4E2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1682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A1478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1010803,21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41BD7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2577026,45</w:t>
            </w:r>
          </w:p>
        </w:tc>
      </w:tr>
      <w:tr w:rsidR="00552910" w:rsidRPr="00EC49B6" w14:paraId="29043B2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3553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D15D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1010794,52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0DDDD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2577011,79</w:t>
            </w:r>
          </w:p>
        </w:tc>
      </w:tr>
      <w:tr w:rsidR="00552910" w:rsidRPr="00EC49B6" w14:paraId="6A5537D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25EFE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533D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613C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2577004,49</w:t>
            </w:r>
          </w:p>
        </w:tc>
      </w:tr>
      <w:tr w:rsidR="00552910" w:rsidRPr="00EC49B6" w14:paraId="78C98C5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4B0E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80486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65E9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2577000,68</w:t>
            </w:r>
          </w:p>
        </w:tc>
      </w:tr>
      <w:tr w:rsidR="00552910" w:rsidRPr="00EC49B6" w14:paraId="33FBBD4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719C3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67C3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C169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2576995,86</w:t>
            </w:r>
          </w:p>
        </w:tc>
      </w:tr>
      <w:tr w:rsidR="00552910" w:rsidRPr="00EC49B6" w14:paraId="7664EFE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9888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AC58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BAA55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2576990,08</w:t>
            </w:r>
          </w:p>
        </w:tc>
      </w:tr>
      <w:tr w:rsidR="00552910" w:rsidRPr="00EC49B6" w14:paraId="40EAB25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954B5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C4ED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E5E76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2576982,66</w:t>
            </w:r>
          </w:p>
        </w:tc>
      </w:tr>
      <w:tr w:rsidR="00552910" w:rsidRPr="00EC49B6" w14:paraId="362DBCB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6C839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62104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1010806,94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1791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2576942,80</w:t>
            </w:r>
          </w:p>
        </w:tc>
      </w:tr>
      <w:tr w:rsidR="00552910" w:rsidRPr="00EC49B6" w14:paraId="59C3CC7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3AE9E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CFD36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1010808,91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2E8C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2576942,00</w:t>
            </w:r>
          </w:p>
        </w:tc>
      </w:tr>
      <w:tr w:rsidR="00552910" w:rsidRPr="00EC49B6" w14:paraId="205BAE3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89088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197F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33DA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2576941,94</w:t>
            </w:r>
          </w:p>
        </w:tc>
      </w:tr>
      <w:tr w:rsidR="00552910" w:rsidRPr="00EC49B6" w14:paraId="6A73F5A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379C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7E5B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1010812,79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776B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2576940,14</w:t>
            </w:r>
          </w:p>
        </w:tc>
      </w:tr>
      <w:tr w:rsidR="00552910" w:rsidRPr="00EC49B6" w14:paraId="44444E7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DA4EF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9237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1010815,29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5FFB9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2576983,93</w:t>
            </w:r>
          </w:p>
        </w:tc>
      </w:tr>
      <w:tr w:rsidR="00552910" w:rsidRPr="00EC49B6" w14:paraId="4A4B13D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B82E7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E888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1010815,50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DA5D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2576989,64</w:t>
            </w:r>
          </w:p>
        </w:tc>
      </w:tr>
      <w:tr w:rsidR="00552910" w:rsidRPr="00EC49B6" w14:paraId="5CC1F4A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D452CC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D454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1010815,51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AAE93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2576995,34</w:t>
            </w:r>
          </w:p>
        </w:tc>
      </w:tr>
      <w:tr w:rsidR="00552910" w:rsidRPr="00EC49B6" w14:paraId="4ACAB60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D315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7F100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1010815,28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A562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2577001,05</w:t>
            </w:r>
          </w:p>
        </w:tc>
      </w:tr>
      <w:tr w:rsidR="00552910" w:rsidRPr="00EC49B6" w14:paraId="348E73E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DB6B0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A64BD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1010814,86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B7B45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2577008,31</w:t>
            </w:r>
          </w:p>
        </w:tc>
      </w:tr>
      <w:tr w:rsidR="00552910" w:rsidRPr="00EC49B6" w14:paraId="790E629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0045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73188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1010807,48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8179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2577012,01</w:t>
            </w:r>
          </w:p>
        </w:tc>
      </w:tr>
      <w:tr w:rsidR="00552910" w:rsidRPr="00EC49B6" w14:paraId="09E69B4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7E8CD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90FBE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1010808,26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FAA70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2577013,39</w:t>
            </w:r>
          </w:p>
        </w:tc>
      </w:tr>
      <w:tr w:rsidR="00552910" w:rsidRPr="00EC49B6" w14:paraId="75908A5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EDF9D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A186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1010803,95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A867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2577015,91</w:t>
            </w:r>
          </w:p>
        </w:tc>
      </w:tr>
      <w:tr w:rsidR="00552910" w:rsidRPr="00EC49B6" w14:paraId="75D1FCF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518AF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12D29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1010805,50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25D1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2577018,58</w:t>
            </w:r>
          </w:p>
        </w:tc>
      </w:tr>
      <w:tr w:rsidR="00552910" w:rsidRPr="00EC49B6" w14:paraId="6B3D9F7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3E3A6A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7DB47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1010819,67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819BA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2577011,49</w:t>
            </w:r>
          </w:p>
        </w:tc>
      </w:tr>
      <w:tr w:rsidR="00552910" w:rsidRPr="00EC49B6" w14:paraId="5B4E471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61ADEB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DDCC9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FEC8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2577001,29</w:t>
            </w:r>
          </w:p>
        </w:tc>
      </w:tr>
      <w:tr w:rsidR="00552910" w:rsidRPr="00EC49B6" w14:paraId="6FF26B4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50ADE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09B2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195C3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2576995,44</w:t>
            </w:r>
          </w:p>
        </w:tc>
      </w:tr>
      <w:tr w:rsidR="00552910" w:rsidRPr="00EC49B6" w14:paraId="7FAB796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0AC5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3A70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F1A7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2576989,54</w:t>
            </w:r>
          </w:p>
        </w:tc>
      </w:tr>
      <w:tr w:rsidR="00552910" w:rsidRPr="00EC49B6" w14:paraId="36F7709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05D55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96F4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2351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2576983,71</w:t>
            </w:r>
          </w:p>
        </w:tc>
      </w:tr>
      <w:tr w:rsidR="00552910" w:rsidRPr="00EC49B6" w14:paraId="40DFEF4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DA7B2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6516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1010817,70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2783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2576938,21</w:t>
            </w:r>
          </w:p>
        </w:tc>
      </w:tr>
      <w:tr w:rsidR="00552910" w:rsidRPr="00EC49B6" w14:paraId="70DA83B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9EB24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E14BD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1010818,14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26E2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2576938,06</w:t>
            </w:r>
          </w:p>
        </w:tc>
      </w:tr>
      <w:tr w:rsidR="00552910" w:rsidRPr="00EC49B6" w14:paraId="70B0320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FBE3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497A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1010821,38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E949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2576939,73</w:t>
            </w:r>
          </w:p>
        </w:tc>
      </w:tr>
      <w:tr w:rsidR="00552910" w:rsidRPr="00EC49B6" w14:paraId="4FE5805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27B13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9C66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1010821,91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0C174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2576939,59</w:t>
            </w:r>
          </w:p>
        </w:tc>
      </w:tr>
      <w:tr w:rsidR="00552910" w:rsidRPr="00EC49B6" w14:paraId="6A44504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27A68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15FA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1010824,07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45F7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2576944,61</w:t>
            </w:r>
          </w:p>
        </w:tc>
      </w:tr>
      <w:tr w:rsidR="00552910" w:rsidRPr="00EC49B6" w14:paraId="728594B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9C89B4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FF979F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C9A3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2576981,59</w:t>
            </w:r>
          </w:p>
        </w:tc>
      </w:tr>
      <w:tr w:rsidR="00552910" w:rsidRPr="00EC49B6" w14:paraId="1E6B64D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A81AF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2006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B929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2576984,18</w:t>
            </w:r>
          </w:p>
        </w:tc>
      </w:tr>
      <w:tr w:rsidR="00552910" w:rsidRPr="00EC49B6" w14:paraId="6DCFE79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908C9D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337A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E3A2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2576986,59</w:t>
            </w:r>
          </w:p>
        </w:tc>
      </w:tr>
      <w:tr w:rsidR="00552910" w:rsidRPr="00EC49B6" w14:paraId="041AEEF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F561A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AFAC8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7A18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2576989,01</w:t>
            </w:r>
          </w:p>
        </w:tc>
      </w:tr>
      <w:tr w:rsidR="00552910" w:rsidRPr="00EC49B6" w14:paraId="1F8F4FC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84EAD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53DF2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A53F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2576993,61</w:t>
            </w:r>
          </w:p>
        </w:tc>
      </w:tr>
      <w:tr w:rsidR="00552910" w:rsidRPr="00EC49B6" w14:paraId="1153497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7F39C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D4DC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16CA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2576996,74</w:t>
            </w:r>
          </w:p>
        </w:tc>
      </w:tr>
      <w:tr w:rsidR="00552910" w:rsidRPr="00EC49B6" w14:paraId="36DD43C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3733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C82EF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BE0BF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2577000,16</w:t>
            </w:r>
          </w:p>
        </w:tc>
      </w:tr>
      <w:tr w:rsidR="00552910" w:rsidRPr="00EC49B6" w14:paraId="6F60BE8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17E866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F71E7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57CD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2577003,45</w:t>
            </w:r>
          </w:p>
        </w:tc>
      </w:tr>
      <w:tr w:rsidR="00552910" w:rsidRPr="00EC49B6" w14:paraId="60CEA83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D7979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47B7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1010825,45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5CE5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2577015,28</w:t>
            </w:r>
          </w:p>
        </w:tc>
      </w:tr>
      <w:tr w:rsidR="00552910" w:rsidRPr="00EC49B6" w14:paraId="1A34342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318D4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86:02:0601001:102/ЧЗУ3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A494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EC16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158D340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FC2A3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168A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999091,80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CEB8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2578720,91</w:t>
            </w:r>
          </w:p>
        </w:tc>
      </w:tr>
      <w:tr w:rsidR="00552910" w:rsidRPr="00EC49B6" w14:paraId="06E23CE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510E3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F2BD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999091,87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5736E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2578722,26</w:t>
            </w:r>
          </w:p>
        </w:tc>
      </w:tr>
      <w:tr w:rsidR="00552910" w:rsidRPr="00EC49B6" w14:paraId="02E046B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4601A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B9C7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999091,96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18C2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2578722,26</w:t>
            </w:r>
          </w:p>
        </w:tc>
      </w:tr>
      <w:tr w:rsidR="00552910" w:rsidRPr="00EC49B6" w14:paraId="43E72E3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04FE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AE98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999091,96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2985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2578722,49</w:t>
            </w:r>
          </w:p>
        </w:tc>
      </w:tr>
      <w:tr w:rsidR="00552910" w:rsidRPr="00EC49B6" w14:paraId="0E51D1B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E411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6D08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999093,63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F9D44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2578722,18</w:t>
            </w:r>
          </w:p>
        </w:tc>
      </w:tr>
      <w:tr w:rsidR="00552910" w:rsidRPr="00EC49B6" w14:paraId="7EF0672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3E7CB4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6E1C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3C3CA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2578722,14</w:t>
            </w:r>
          </w:p>
        </w:tc>
      </w:tr>
      <w:tr w:rsidR="00552910" w:rsidRPr="00EC49B6" w14:paraId="755A340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7B226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8562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151F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2578722,04</w:t>
            </w:r>
          </w:p>
        </w:tc>
      </w:tr>
      <w:tr w:rsidR="00552910" w:rsidRPr="00EC49B6" w14:paraId="3A990E9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08BB8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B3D87D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999094,51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90DD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2578722,01</w:t>
            </w:r>
          </w:p>
        </w:tc>
      </w:tr>
      <w:tr w:rsidR="00552910" w:rsidRPr="00EC49B6" w14:paraId="37FF771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D23F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CCA1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999094,47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5384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2578719,98</w:t>
            </w:r>
          </w:p>
        </w:tc>
      </w:tr>
      <w:tr w:rsidR="00552910" w:rsidRPr="00EC49B6" w14:paraId="54547EF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E8991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8E0FF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999096,13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0831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2578720,72</w:t>
            </w:r>
          </w:p>
        </w:tc>
      </w:tr>
      <w:tr w:rsidR="00552910" w:rsidRPr="00EC49B6" w14:paraId="251C4DA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898AD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4D1E5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999096,06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92002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2578724,44</w:t>
            </w:r>
          </w:p>
        </w:tc>
      </w:tr>
      <w:tr w:rsidR="00552910" w:rsidRPr="00EC49B6" w14:paraId="3E59F53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9DCD5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F9EE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999092,47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4CC6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2578726,22</w:t>
            </w:r>
          </w:p>
        </w:tc>
      </w:tr>
      <w:tr w:rsidR="00552910" w:rsidRPr="00EC49B6" w14:paraId="2E14746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2245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C2FB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999090,96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3BED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2578722,51</w:t>
            </w:r>
          </w:p>
        </w:tc>
      </w:tr>
      <w:tr w:rsidR="00552910" w:rsidRPr="00EC49B6" w14:paraId="17BB586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1C1EF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FDA86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999090,46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337F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2578721,59</w:t>
            </w:r>
          </w:p>
        </w:tc>
      </w:tr>
      <w:tr w:rsidR="00552910" w:rsidRPr="00EC49B6" w14:paraId="4E7CFF5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3C56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C374A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999094,06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5F4F9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2578719,79</w:t>
            </w:r>
          </w:p>
        </w:tc>
      </w:tr>
      <w:tr w:rsidR="00552910" w:rsidRPr="00EC49B6" w14:paraId="4A40799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C5B876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65CD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999094,47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8242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2578719,98</w:t>
            </w:r>
          </w:p>
        </w:tc>
      </w:tr>
      <w:tr w:rsidR="00552910" w:rsidRPr="00EC49B6" w14:paraId="71950C8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68633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7A7F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999093,65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67BB9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2578720,16</w:t>
            </w:r>
          </w:p>
        </w:tc>
      </w:tr>
      <w:tr w:rsidR="00552910" w:rsidRPr="00EC49B6" w14:paraId="01D29DB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E0DEA4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E2C8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999093,29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2404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2578720,18</w:t>
            </w:r>
          </w:p>
        </w:tc>
      </w:tr>
      <w:tr w:rsidR="00552910" w:rsidRPr="00EC49B6" w14:paraId="7FD64AF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F80C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86:02:0601001:102/ЧЗУ2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057B9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6384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7BB9FB5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06E8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08EF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999096,06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DE1A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2578724,44</w:t>
            </w:r>
          </w:p>
        </w:tc>
      </w:tr>
      <w:tr w:rsidR="00552910" w:rsidRPr="00EC49B6" w14:paraId="2F97F60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8EBE4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B3000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999095,93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15C0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2578731,19</w:t>
            </w:r>
          </w:p>
        </w:tc>
      </w:tr>
      <w:tr w:rsidR="00552910" w:rsidRPr="00EC49B6" w14:paraId="2D0BA3C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3C65CF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E90A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999094,73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52441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2578731,79</w:t>
            </w:r>
          </w:p>
        </w:tc>
      </w:tr>
      <w:tr w:rsidR="00552910" w:rsidRPr="00EC49B6" w14:paraId="28301C0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296558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5B95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999092,47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81373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2578726,22</w:t>
            </w:r>
          </w:p>
        </w:tc>
      </w:tr>
      <w:tr w:rsidR="00552910" w:rsidRPr="00EC49B6" w14:paraId="704644E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B064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00FE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999102,08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1F06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2578723,37</w:t>
            </w:r>
          </w:p>
        </w:tc>
      </w:tr>
      <w:tr w:rsidR="00552910" w:rsidRPr="00EC49B6" w14:paraId="6E0275F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2CF84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23AF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999107,14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1C62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2578725,63</w:t>
            </w:r>
          </w:p>
        </w:tc>
      </w:tr>
      <w:tr w:rsidR="00552910" w:rsidRPr="00EC49B6" w14:paraId="0A2AAED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746CE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81E0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999101,99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8158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2578728,18</w:t>
            </w:r>
          </w:p>
        </w:tc>
      </w:tr>
      <w:tr w:rsidR="00552910" w:rsidRPr="00EC49B6" w14:paraId="5885656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281FB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A663F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999087,61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5672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2578716,91</w:t>
            </w:r>
          </w:p>
        </w:tc>
      </w:tr>
      <w:tr w:rsidR="00552910" w:rsidRPr="00EC49B6" w14:paraId="3E3E4FE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8F8A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B728F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999094,06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AC62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2578719,79</w:t>
            </w:r>
          </w:p>
        </w:tc>
      </w:tr>
      <w:tr w:rsidR="00552910" w:rsidRPr="00EC49B6" w14:paraId="0BB3C96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78C33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A736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999093,29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EC92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2578720,18</w:t>
            </w:r>
          </w:p>
        </w:tc>
      </w:tr>
      <w:tr w:rsidR="00552910" w:rsidRPr="00EC49B6" w14:paraId="0951322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B41CB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376C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999091,78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50FE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2578720,25</w:t>
            </w:r>
          </w:p>
        </w:tc>
      </w:tr>
      <w:tr w:rsidR="00552910" w:rsidRPr="00EC49B6" w14:paraId="479C77F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AFDCA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4A88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999091,80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6E90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2578720,91</w:t>
            </w:r>
          </w:p>
        </w:tc>
      </w:tr>
      <w:tr w:rsidR="00552910" w:rsidRPr="00EC49B6" w14:paraId="03441AA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B406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6EAF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999090,46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5CC02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2578721,59</w:t>
            </w:r>
          </w:p>
        </w:tc>
      </w:tr>
      <w:tr w:rsidR="00552910" w:rsidRPr="00EC49B6" w14:paraId="1931B86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6BEDF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853D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999088,52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A5D03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2578718,03</w:t>
            </w:r>
          </w:p>
        </w:tc>
      </w:tr>
      <w:tr w:rsidR="00552910" w:rsidRPr="00EC49B6" w14:paraId="787DBBB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37B386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2EC49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999066,09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38CF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2578729,09</w:t>
            </w:r>
          </w:p>
        </w:tc>
      </w:tr>
      <w:tr w:rsidR="00552910" w:rsidRPr="00EC49B6" w14:paraId="68594AB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A964C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0AED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999065,09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57E78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2578729,58</w:t>
            </w:r>
          </w:p>
        </w:tc>
      </w:tr>
      <w:tr w:rsidR="00552910" w:rsidRPr="00EC49B6" w14:paraId="09CFEA2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493CB7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F223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999062,35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5040B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2578724,06</w:t>
            </w:r>
          </w:p>
        </w:tc>
      </w:tr>
      <w:tr w:rsidR="00552910" w:rsidRPr="00EC49B6" w14:paraId="41EC8D2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559D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7C83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999062,56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D2394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2578723,91</w:t>
            </w:r>
          </w:p>
        </w:tc>
      </w:tr>
      <w:tr w:rsidR="00552910" w:rsidRPr="00EC49B6" w14:paraId="16C118B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AEFA64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CB93F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F93D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5CFDA81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DD83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1C54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1006540,40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E84D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2577495,05</w:t>
            </w:r>
          </w:p>
        </w:tc>
      </w:tr>
      <w:tr w:rsidR="00552910" w:rsidRPr="00EC49B6" w14:paraId="11A348B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A261C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0FD4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1006535,68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5FC2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2577493,98</w:t>
            </w:r>
          </w:p>
        </w:tc>
      </w:tr>
      <w:tr w:rsidR="00552910" w:rsidRPr="00EC49B6" w14:paraId="0133941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290A2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76DE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1006528,58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3DAD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2577315,46</w:t>
            </w:r>
          </w:p>
        </w:tc>
      </w:tr>
      <w:tr w:rsidR="00552910" w:rsidRPr="00EC49B6" w14:paraId="26D8952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2C59C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1BAD3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1006525,16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D134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2577289,53</w:t>
            </w:r>
          </w:p>
        </w:tc>
      </w:tr>
      <w:tr w:rsidR="00552910" w:rsidRPr="00EC49B6" w14:paraId="6A9AAD1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DDED3E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7443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1006512,81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5BAA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2577235,03</w:t>
            </w:r>
          </w:p>
        </w:tc>
      </w:tr>
      <w:tr w:rsidR="00552910" w:rsidRPr="00EC49B6" w14:paraId="281135A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AEE79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C1E8B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1006527,54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0A45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2577250,23</w:t>
            </w:r>
          </w:p>
        </w:tc>
      </w:tr>
      <w:tr w:rsidR="00552910" w:rsidRPr="00EC49B6" w14:paraId="0AEF287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743EE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1822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1006530,16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EAE8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2577261,75</w:t>
            </w:r>
          </w:p>
        </w:tc>
      </w:tr>
      <w:tr w:rsidR="00552910" w:rsidRPr="00EC49B6" w14:paraId="6DFC03A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3EF87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2BAE5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1006529,76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CC84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2577290,65</w:t>
            </w:r>
          </w:p>
        </w:tc>
      </w:tr>
      <w:tr w:rsidR="00552910" w:rsidRPr="00EC49B6" w14:paraId="2F6535E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2589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178C0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1006600,39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647E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2577508,59</w:t>
            </w:r>
          </w:p>
        </w:tc>
      </w:tr>
      <w:tr w:rsidR="00552910" w:rsidRPr="00EC49B6" w14:paraId="1F1C726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D13A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н331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C6D5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1006564,40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001B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2577500,47</w:t>
            </w:r>
          </w:p>
        </w:tc>
      </w:tr>
      <w:tr w:rsidR="00552910" w:rsidRPr="00EC49B6" w14:paraId="6A66FDE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5E08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7157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1006562,72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3C67C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2577499,66</w:t>
            </w:r>
          </w:p>
        </w:tc>
      </w:tr>
      <w:tr w:rsidR="00552910" w:rsidRPr="00EC49B6" w14:paraId="755B07F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27B6B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98CFC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1006562,33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692F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2577488,71</w:t>
            </w:r>
          </w:p>
        </w:tc>
      </w:tr>
      <w:tr w:rsidR="00552910" w:rsidRPr="00EC49B6" w14:paraId="1ECF960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4D4F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E8C6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1006586,25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11CC1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2577494,11</w:t>
            </w:r>
          </w:p>
        </w:tc>
      </w:tr>
      <w:tr w:rsidR="00552910" w:rsidRPr="00EC49B6" w14:paraId="62575B5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BC48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3D6B3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1006594,01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4710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2577498,00</w:t>
            </w:r>
          </w:p>
        </w:tc>
      </w:tr>
      <w:tr w:rsidR="00552910" w:rsidRPr="00EC49B6" w14:paraId="53DCD82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C58160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5233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1006594,83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948C7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2577496,05</w:t>
            </w:r>
          </w:p>
        </w:tc>
      </w:tr>
      <w:tr w:rsidR="00552910" w:rsidRPr="00EC49B6" w14:paraId="055A697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5CB8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1024F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1006597,93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6748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2577496,75</w:t>
            </w:r>
          </w:p>
        </w:tc>
      </w:tr>
      <w:tr w:rsidR="00552910" w:rsidRPr="00EC49B6" w14:paraId="297E423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8BA7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A40F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1006599,03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E2D7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2577491,88</w:t>
            </w:r>
          </w:p>
        </w:tc>
      </w:tr>
      <w:tr w:rsidR="00552910" w:rsidRPr="00EC49B6" w14:paraId="55119F4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BBE46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AD956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1006597,01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4AA1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2577491,42</w:t>
            </w:r>
          </w:p>
        </w:tc>
      </w:tr>
      <w:tr w:rsidR="00552910" w:rsidRPr="00EC49B6" w14:paraId="20CCBB6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01857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CFD1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1006599,00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B2936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2577487,00</w:t>
            </w:r>
          </w:p>
        </w:tc>
      </w:tr>
      <w:tr w:rsidR="00552910" w:rsidRPr="00EC49B6" w14:paraId="662E70B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93DCC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D2E8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1006576,83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1B663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2577475,59</w:t>
            </w:r>
          </w:p>
        </w:tc>
      </w:tr>
      <w:tr w:rsidR="00552910" w:rsidRPr="00EC49B6" w14:paraId="53AEF8F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EA696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F65E3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1006606,33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89848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2577482,25</w:t>
            </w:r>
          </w:p>
        </w:tc>
      </w:tr>
      <w:tr w:rsidR="00552910" w:rsidRPr="00EC49B6" w14:paraId="2946D75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91796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EBAA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1006477,34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E5C1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2577198,39</w:t>
            </w:r>
          </w:p>
        </w:tc>
      </w:tr>
      <w:tr w:rsidR="00552910" w:rsidRPr="00EC49B6" w14:paraId="0DA15DB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DBFF0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74C56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1006423,85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C5BA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2577164,64</w:t>
            </w:r>
          </w:p>
        </w:tc>
      </w:tr>
      <w:tr w:rsidR="00552910" w:rsidRPr="00EC49B6" w14:paraId="65B2543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294BE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591A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1006427,52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4C645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2577164,47</w:t>
            </w:r>
          </w:p>
        </w:tc>
      </w:tr>
      <w:tr w:rsidR="00552910" w:rsidRPr="00EC49B6" w14:paraId="23A57E7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55B06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5E15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1006443,64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67AE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2577164,12</w:t>
            </w:r>
          </w:p>
        </w:tc>
      </w:tr>
      <w:tr w:rsidR="00552910" w:rsidRPr="00EC49B6" w14:paraId="61E2857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EF15D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CA14D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1006444,92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2E4A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2577164,93</w:t>
            </w:r>
          </w:p>
        </w:tc>
      </w:tr>
      <w:tr w:rsidR="00552910" w:rsidRPr="00EC49B6" w14:paraId="0BB4E8F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A27CD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12C0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1006596,75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8126A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2577491,36</w:t>
            </w:r>
          </w:p>
        </w:tc>
      </w:tr>
      <w:tr w:rsidR="00552910" w:rsidRPr="00EC49B6" w14:paraId="545D48A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6599E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102DA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1006583,02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B492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2577488,26</w:t>
            </w:r>
          </w:p>
        </w:tc>
      </w:tr>
      <w:tr w:rsidR="00552910" w:rsidRPr="00EC49B6" w14:paraId="62285E7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9B8D66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052B6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1006561,89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5F7C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2577477,69</w:t>
            </w:r>
          </w:p>
        </w:tc>
      </w:tr>
      <w:tr w:rsidR="00552910" w:rsidRPr="00EC49B6" w14:paraId="7AC7188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1BDBCF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0774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1006561,69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41E559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2577473,43</w:t>
            </w:r>
          </w:p>
        </w:tc>
      </w:tr>
      <w:tr w:rsidR="00552910" w:rsidRPr="00EC49B6" w14:paraId="463EA6A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0447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3552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1006561,64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A154C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2577471,18</w:t>
            </w:r>
          </w:p>
        </w:tc>
      </w:tr>
      <w:tr w:rsidR="00552910" w:rsidRPr="00EC49B6" w14:paraId="39AD122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C8CCD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B1D09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1006555,54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9C5D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2577313,85</w:t>
            </w:r>
          </w:p>
        </w:tc>
      </w:tr>
      <w:tr w:rsidR="00552910" w:rsidRPr="00EC49B6" w14:paraId="4DFD387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F9E3C4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7C69E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1006561,78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F6CC0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2577471,16</w:t>
            </w:r>
          </w:p>
        </w:tc>
      </w:tr>
      <w:tr w:rsidR="00552910" w:rsidRPr="00EC49B6" w14:paraId="65AE6B4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66B77C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E0067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1006567,58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6585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2577484,78</w:t>
            </w:r>
          </w:p>
        </w:tc>
      </w:tr>
      <w:tr w:rsidR="00552910" w:rsidRPr="00EC49B6" w14:paraId="04ED8AA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55C8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08038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1006562,17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7D31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2577483,55</w:t>
            </w:r>
          </w:p>
        </w:tc>
      </w:tr>
      <w:tr w:rsidR="00552910" w:rsidRPr="00EC49B6" w14:paraId="41A83E2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7ECED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4FEB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1006562,10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19323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2577482,03</w:t>
            </w:r>
          </w:p>
        </w:tc>
      </w:tr>
      <w:tr w:rsidR="00552910" w:rsidRPr="00EC49B6" w14:paraId="7BA4500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E650D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BC00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5D3A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44E5C74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9A04E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DD4E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10284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2576540,93</w:t>
            </w:r>
          </w:p>
        </w:tc>
      </w:tr>
      <w:tr w:rsidR="00552910" w:rsidRPr="00EC49B6" w14:paraId="16E722F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E1B55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9D6E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1010142,17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933F0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2576544,37</w:t>
            </w:r>
          </w:p>
        </w:tc>
      </w:tr>
      <w:tr w:rsidR="00552910" w:rsidRPr="00EC49B6" w14:paraId="3CDC278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C34B1D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96B4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1010150,12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99A1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2576728,03</w:t>
            </w:r>
          </w:p>
        </w:tc>
      </w:tr>
      <w:tr w:rsidR="00552910" w:rsidRPr="00EC49B6" w14:paraId="01270EA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4E4B9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A31B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1010155,99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5641C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2576837,09</w:t>
            </w:r>
          </w:p>
        </w:tc>
      </w:tr>
      <w:tr w:rsidR="00552910" w:rsidRPr="00EC49B6" w14:paraId="1F241E5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2699A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4A6A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1010154,22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DF1B3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2576837,17</w:t>
            </w:r>
          </w:p>
        </w:tc>
      </w:tr>
      <w:tr w:rsidR="00552910" w:rsidRPr="00EC49B6" w14:paraId="2151A29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ACD8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EC52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2EF3F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2576541,13</w:t>
            </w:r>
          </w:p>
        </w:tc>
      </w:tr>
      <w:tr w:rsidR="00552910" w:rsidRPr="00EC49B6" w14:paraId="004746B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3D687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0965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7C72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2576439,22</w:t>
            </w:r>
          </w:p>
        </w:tc>
      </w:tr>
      <w:tr w:rsidR="00552910" w:rsidRPr="00EC49B6" w14:paraId="7ADF702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96F957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C6EE8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B954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2576442,87</w:t>
            </w:r>
          </w:p>
        </w:tc>
      </w:tr>
      <w:tr w:rsidR="00552910" w:rsidRPr="00EC49B6" w14:paraId="4767206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8DF7E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F6CE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1010135,75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4C5B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2576455,43</w:t>
            </w:r>
          </w:p>
        </w:tc>
      </w:tr>
      <w:tr w:rsidR="00552910" w:rsidRPr="00EC49B6" w14:paraId="3DFF525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5397D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F4ED5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1010135,42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4130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2576468,04</w:t>
            </w:r>
          </w:p>
        </w:tc>
      </w:tr>
      <w:tr w:rsidR="00552910" w:rsidRPr="00EC49B6" w14:paraId="3EFD2D0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067D7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0912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252B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2576479,77</w:t>
            </w:r>
          </w:p>
        </w:tc>
      </w:tr>
      <w:tr w:rsidR="00552910" w:rsidRPr="00EC49B6" w14:paraId="50D246F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B65A9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BEFB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C035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2576536,12</w:t>
            </w:r>
          </w:p>
        </w:tc>
      </w:tr>
      <w:tr w:rsidR="00552910" w:rsidRPr="00EC49B6" w14:paraId="72D2EFC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DF98A8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4385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5520A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2576537,44</w:t>
            </w:r>
          </w:p>
        </w:tc>
      </w:tr>
      <w:tr w:rsidR="00552910" w:rsidRPr="00EC49B6" w14:paraId="726B3FD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456C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F6DAC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856B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2576537,61</w:t>
            </w:r>
          </w:p>
        </w:tc>
      </w:tr>
      <w:tr w:rsidR="00552910" w:rsidRPr="00EC49B6" w14:paraId="63D18AA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7C91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E1859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1010132,44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CF8F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2576452,21</w:t>
            </w:r>
          </w:p>
        </w:tc>
      </w:tr>
      <w:tr w:rsidR="00552910" w:rsidRPr="00EC49B6" w14:paraId="5B929CA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C035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C8C9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1010156,18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D88C7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2576840,59</w:t>
            </w:r>
          </w:p>
        </w:tc>
      </w:tr>
      <w:tr w:rsidR="00552910" w:rsidRPr="00EC49B6" w14:paraId="059FEAA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28FD68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26730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16C5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2576866,62</w:t>
            </w:r>
          </w:p>
        </w:tc>
      </w:tr>
      <w:tr w:rsidR="00552910" w:rsidRPr="00EC49B6" w14:paraId="454EC8D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FA82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6992E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1010158,29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3611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2576896,92</w:t>
            </w:r>
          </w:p>
        </w:tc>
      </w:tr>
      <w:tr w:rsidR="00552910" w:rsidRPr="00EC49B6" w14:paraId="5D015A0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7BD6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D7D9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C7908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2576896,94</w:t>
            </w:r>
          </w:p>
        </w:tc>
      </w:tr>
      <w:tr w:rsidR="00552910" w:rsidRPr="00EC49B6" w14:paraId="2B3E489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E85C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3606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BA6DB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2576896,96</w:t>
            </w:r>
          </w:p>
        </w:tc>
      </w:tr>
      <w:tr w:rsidR="00552910" w:rsidRPr="00EC49B6" w14:paraId="1454010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7278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767B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745E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2576896,96</w:t>
            </w:r>
          </w:p>
        </w:tc>
      </w:tr>
      <w:tr w:rsidR="00552910" w:rsidRPr="00EC49B6" w14:paraId="39A1895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5B93A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08CD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1010154,42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C564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2576840,67</w:t>
            </w:r>
          </w:p>
        </w:tc>
      </w:tr>
      <w:tr w:rsidR="00552910" w:rsidRPr="00EC49B6" w14:paraId="55409EA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1D8FE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26D3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8451B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2576996,41</w:t>
            </w:r>
          </w:p>
        </w:tc>
      </w:tr>
      <w:tr w:rsidR="00552910" w:rsidRPr="00EC49B6" w14:paraId="712E2CA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B13EC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5B1C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6DD9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2576996,57</w:t>
            </w:r>
          </w:p>
        </w:tc>
      </w:tr>
      <w:tr w:rsidR="00552910" w:rsidRPr="00EC49B6" w14:paraId="69FFA7D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37419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F1D07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D7C0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2576999,76</w:t>
            </w:r>
          </w:p>
        </w:tc>
      </w:tr>
      <w:tr w:rsidR="00552910" w:rsidRPr="00EC49B6" w14:paraId="2B0BEC1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D7B5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4E95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BBF0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2576999,84</w:t>
            </w:r>
          </w:p>
        </w:tc>
      </w:tr>
      <w:tr w:rsidR="00552910" w:rsidRPr="00EC49B6" w14:paraId="0BB9398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36D1B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CE761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94DB9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2576999,20</w:t>
            </w:r>
          </w:p>
        </w:tc>
      </w:tr>
      <w:tr w:rsidR="00552910" w:rsidRPr="00EC49B6" w14:paraId="6964946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DFB0D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8F79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435D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2576996,44</w:t>
            </w:r>
          </w:p>
        </w:tc>
      </w:tr>
      <w:tr w:rsidR="00552910" w:rsidRPr="00EC49B6" w14:paraId="11FEC06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29F65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F67D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2CDB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2576957,89</w:t>
            </w:r>
          </w:p>
        </w:tc>
      </w:tr>
      <w:tr w:rsidR="00552910" w:rsidRPr="00EC49B6" w14:paraId="220049D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52757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640C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4A78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2576958,60</w:t>
            </w:r>
          </w:p>
        </w:tc>
      </w:tr>
      <w:tr w:rsidR="00552910" w:rsidRPr="00EC49B6" w14:paraId="4273015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01C8E9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975B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AB6C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2576958,81</w:t>
            </w:r>
          </w:p>
        </w:tc>
      </w:tr>
      <w:tr w:rsidR="00552910" w:rsidRPr="00EC49B6" w14:paraId="418CAB6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107C1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9BC8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596B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2576958,09</w:t>
            </w:r>
          </w:p>
        </w:tc>
      </w:tr>
      <w:tr w:rsidR="00552910" w:rsidRPr="00EC49B6" w14:paraId="34FC2C3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C9829E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86:02:0000000:292/ЧЗУ6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8CE9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CDCFDA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6AAB18C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938079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877FF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4456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2576537,45</w:t>
            </w:r>
          </w:p>
        </w:tc>
      </w:tr>
      <w:tr w:rsidR="00552910" w:rsidRPr="00EC49B6" w14:paraId="548662E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E32E2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66DE1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6B6EC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2576540,92</w:t>
            </w:r>
          </w:p>
        </w:tc>
      </w:tr>
      <w:tr w:rsidR="00552910" w:rsidRPr="00EC49B6" w14:paraId="097DFAE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8DD74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883C3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7C0FF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2576541,12</w:t>
            </w:r>
          </w:p>
        </w:tc>
      </w:tr>
      <w:tr w:rsidR="00552910" w:rsidRPr="00EC49B6" w14:paraId="3066119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10E7C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D4CAF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7BFB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2576537,66</w:t>
            </w:r>
          </w:p>
        </w:tc>
      </w:tr>
      <w:tr w:rsidR="00552910" w:rsidRPr="00EC49B6" w14:paraId="236BFAC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6BED2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9EA59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1010155,99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43359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2576837,10</w:t>
            </w:r>
          </w:p>
        </w:tc>
      </w:tr>
      <w:tr w:rsidR="00552910" w:rsidRPr="00EC49B6" w14:paraId="335DE16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080C0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6667D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1010156,18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E72AB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2576840,58</w:t>
            </w:r>
          </w:p>
        </w:tc>
      </w:tr>
      <w:tr w:rsidR="00552910" w:rsidRPr="00EC49B6" w14:paraId="4CC8358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39C239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0E8A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1010154,42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F1F1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2576840,66</w:t>
            </w:r>
          </w:p>
        </w:tc>
      </w:tr>
      <w:tr w:rsidR="00552910" w:rsidRPr="00EC49B6" w14:paraId="4985BA6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7BA155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D2A0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1010154,22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55B17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2576837,18</w:t>
            </w:r>
          </w:p>
        </w:tc>
      </w:tr>
      <w:tr w:rsidR="00552910" w:rsidRPr="00EC49B6" w14:paraId="1C01602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A4E01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86:02:0601001:7/ЧЗУ6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9C68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6CC6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2A6004B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BD297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0FBE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13B0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2576439,21</w:t>
            </w:r>
          </w:p>
        </w:tc>
      </w:tr>
      <w:tr w:rsidR="00552910" w:rsidRPr="00EC49B6" w14:paraId="1642B1B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A1D2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2483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1010132,44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C40D6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2576452,19</w:t>
            </w:r>
          </w:p>
        </w:tc>
      </w:tr>
      <w:tr w:rsidR="00552910" w:rsidRPr="00EC49B6" w14:paraId="06C952E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A85AA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AB64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310C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2576443,64</w:t>
            </w:r>
          </w:p>
        </w:tc>
      </w:tr>
      <w:tr w:rsidR="00552910" w:rsidRPr="00EC49B6" w14:paraId="70F5A70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47E8F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5AFA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1010132,09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B4E96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2576442,47</w:t>
            </w:r>
          </w:p>
        </w:tc>
      </w:tr>
      <w:tr w:rsidR="00552910" w:rsidRPr="00EC49B6" w14:paraId="4057E00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B14CF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6DBC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1010134,48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F043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2576430,14</w:t>
            </w:r>
          </w:p>
        </w:tc>
      </w:tr>
      <w:tr w:rsidR="00552910" w:rsidRPr="00EC49B6" w14:paraId="5F9A9DA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63B2D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575FE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0778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2576333,87</w:t>
            </w:r>
          </w:p>
        </w:tc>
      </w:tr>
      <w:tr w:rsidR="00552910" w:rsidRPr="00EC49B6" w14:paraId="2886141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99F16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2224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1010169,29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EB64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2576305,19</w:t>
            </w:r>
          </w:p>
        </w:tc>
      </w:tr>
      <w:tr w:rsidR="00552910" w:rsidRPr="00EC49B6" w14:paraId="4B7430E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ABC87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AEA8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1010168,04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7D8C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2576310,43</w:t>
            </w:r>
          </w:p>
        </w:tc>
      </w:tr>
      <w:tr w:rsidR="00552910" w:rsidRPr="00EC49B6" w14:paraId="4676D45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8448D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EB01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A36C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2576431,19</w:t>
            </w:r>
          </w:p>
        </w:tc>
      </w:tr>
      <w:tr w:rsidR="00552910" w:rsidRPr="00EC49B6" w14:paraId="757C5C6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7BC34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34A7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1010191,24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F9429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2576191,14</w:t>
            </w:r>
          </w:p>
        </w:tc>
      </w:tr>
      <w:tr w:rsidR="00552910" w:rsidRPr="00EC49B6" w14:paraId="2FEE51C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EF24C3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639D9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1010196,05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A1BD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2576192,52</w:t>
            </w:r>
          </w:p>
        </w:tc>
      </w:tr>
      <w:tr w:rsidR="00552910" w:rsidRPr="00EC49B6" w14:paraId="35D2C86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4C407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503E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1010194,98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6EB2E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2576197,06</w:t>
            </w:r>
          </w:p>
        </w:tc>
      </w:tr>
      <w:tr w:rsidR="00552910" w:rsidRPr="00EC49B6" w14:paraId="7B08D09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25EC1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3335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1010190,29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8637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2576195,15</w:t>
            </w:r>
          </w:p>
        </w:tc>
      </w:tr>
      <w:tr w:rsidR="00552910" w:rsidRPr="00EC49B6" w14:paraId="2BD8BA9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3757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219BF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69CC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2576162,06</w:t>
            </w:r>
          </w:p>
        </w:tc>
      </w:tr>
      <w:tr w:rsidR="00552910" w:rsidRPr="00EC49B6" w14:paraId="3B896D9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47B72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D40B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C494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2576166,18</w:t>
            </w:r>
          </w:p>
        </w:tc>
      </w:tr>
      <w:tr w:rsidR="00552910" w:rsidRPr="00EC49B6" w14:paraId="3F0DC1B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23D4C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99DD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E617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2576166,22</w:t>
            </w:r>
          </w:p>
        </w:tc>
      </w:tr>
      <w:tr w:rsidR="00552910" w:rsidRPr="00EC49B6" w14:paraId="45EC90F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DCCFA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B867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1010138,38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5939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2576161,85</w:t>
            </w:r>
          </w:p>
        </w:tc>
      </w:tr>
      <w:tr w:rsidR="00552910" w:rsidRPr="00EC49B6" w14:paraId="0BE4FB8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F811C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2203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F1C37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2576170,59</w:t>
            </w:r>
          </w:p>
        </w:tc>
      </w:tr>
      <w:tr w:rsidR="00552910" w:rsidRPr="00EC49B6" w14:paraId="5C3E23F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A9367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F3AF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A327E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2576173,12</w:t>
            </w:r>
          </w:p>
        </w:tc>
      </w:tr>
      <w:tr w:rsidR="00552910" w:rsidRPr="00EC49B6" w14:paraId="3D23C8B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6F718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85B2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1010135,76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11E2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2576172,88</w:t>
            </w:r>
          </w:p>
        </w:tc>
      </w:tr>
      <w:tr w:rsidR="00552910" w:rsidRPr="00EC49B6" w14:paraId="5835FE8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0D8E4E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86:02:1001001:2004/ЧЗУ2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D287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B27B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6BB60A1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A71890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A1EC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1010147,02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E82A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2576540,70</w:t>
            </w:r>
          </w:p>
        </w:tc>
      </w:tr>
      <w:tr w:rsidR="00552910" w:rsidRPr="00EC49B6" w14:paraId="58672E1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1ACFE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B203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1010155,11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3AD7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2576727,78</w:t>
            </w:r>
          </w:p>
        </w:tc>
      </w:tr>
      <w:tr w:rsidR="00552910" w:rsidRPr="00EC49B6" w14:paraId="181D22A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60ED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67A54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1010160,99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FAC3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2576836,86</w:t>
            </w:r>
          </w:p>
        </w:tc>
      </w:tr>
      <w:tr w:rsidR="00552910" w:rsidRPr="00EC49B6" w14:paraId="28E0157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C754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F372A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1010155,99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82ED8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2576837,09</w:t>
            </w:r>
          </w:p>
        </w:tc>
      </w:tr>
      <w:tr w:rsidR="00552910" w:rsidRPr="00EC49B6" w14:paraId="2F471BC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7A5190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BDF9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1010150,12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1413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2576728,03</w:t>
            </w:r>
          </w:p>
        </w:tc>
      </w:tr>
      <w:tr w:rsidR="00552910" w:rsidRPr="00EC49B6" w14:paraId="6C59F0A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6013F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DC40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1010142,17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AC98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2576544,37</w:t>
            </w:r>
          </w:p>
        </w:tc>
      </w:tr>
      <w:tr w:rsidR="00552910" w:rsidRPr="00EC49B6" w14:paraId="273972C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171CD8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E6509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AE929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2576540,93</w:t>
            </w:r>
          </w:p>
        </w:tc>
      </w:tr>
      <w:tr w:rsidR="00552910" w:rsidRPr="00EC49B6" w14:paraId="28BA84F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1F44B2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F3E65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D97D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2576412,35</w:t>
            </w:r>
          </w:p>
        </w:tc>
      </w:tr>
      <w:tr w:rsidR="00552910" w:rsidRPr="00EC49B6" w14:paraId="3E4AEBB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8C03E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7F48C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1010144,41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18D9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2576431,59</w:t>
            </w:r>
          </w:p>
        </w:tc>
      </w:tr>
      <w:tr w:rsidR="00552910" w:rsidRPr="00EC49B6" w14:paraId="0D3A58C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417C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5FD2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1010142,07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1387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2576443,63</w:t>
            </w:r>
          </w:p>
        </w:tc>
      </w:tr>
      <w:tr w:rsidR="00552910" w:rsidRPr="00EC49B6" w14:paraId="14E7202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26CD9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D782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1010140,75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AFCA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2576455,77</w:t>
            </w:r>
          </w:p>
        </w:tc>
      </w:tr>
      <w:tr w:rsidR="00552910" w:rsidRPr="00EC49B6" w14:paraId="562BD26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1CA34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5900E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1010140,42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857D7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2576467,96</w:t>
            </w:r>
          </w:p>
        </w:tc>
      </w:tr>
      <w:tr w:rsidR="00552910" w:rsidRPr="00EC49B6" w14:paraId="2E6F76A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A341A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EC8A1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7A648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2576480,20</w:t>
            </w:r>
          </w:p>
        </w:tc>
      </w:tr>
      <w:tr w:rsidR="00552910" w:rsidRPr="00EC49B6" w14:paraId="60A2F96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2860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F9BC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1010146,72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B0E73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2576537,21</w:t>
            </w:r>
          </w:p>
        </w:tc>
      </w:tr>
      <w:tr w:rsidR="00552910" w:rsidRPr="00EC49B6" w14:paraId="4BA219C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745D4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ECAF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16E0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2576537,44</w:t>
            </w:r>
          </w:p>
        </w:tc>
      </w:tr>
      <w:tr w:rsidR="00552910" w:rsidRPr="00EC49B6" w14:paraId="377B4EB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4C49A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792F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0FBA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2576536,12</w:t>
            </w:r>
          </w:p>
        </w:tc>
      </w:tr>
      <w:tr w:rsidR="00552910" w:rsidRPr="00EC49B6" w14:paraId="249922A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8747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C07A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2885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2576479,77</w:t>
            </w:r>
          </w:p>
        </w:tc>
      </w:tr>
      <w:tr w:rsidR="00552910" w:rsidRPr="00EC49B6" w14:paraId="78AE489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D3611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40BC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1010135,42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847C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2576468,04</w:t>
            </w:r>
          </w:p>
        </w:tc>
      </w:tr>
      <w:tr w:rsidR="00552910" w:rsidRPr="00EC49B6" w14:paraId="3F67CB4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122A3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F5305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1010135,75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4BAE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2576455,43</w:t>
            </w:r>
          </w:p>
        </w:tc>
      </w:tr>
      <w:tr w:rsidR="00552910" w:rsidRPr="00EC49B6" w14:paraId="1EFAA4D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BED2A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831DB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1844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2576442,87</w:t>
            </w:r>
          </w:p>
        </w:tc>
      </w:tr>
      <w:tr w:rsidR="00552910" w:rsidRPr="00EC49B6" w14:paraId="43248F0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92B9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EEC4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EE1EE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2576439,22</w:t>
            </w:r>
          </w:p>
        </w:tc>
      </w:tr>
      <w:tr w:rsidR="00552910" w:rsidRPr="00EC49B6" w14:paraId="656A58C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C9118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5490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1010161,18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2EC5E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2576840,37</w:t>
            </w:r>
          </w:p>
        </w:tc>
      </w:tr>
      <w:tr w:rsidR="00552910" w:rsidRPr="00EC49B6" w14:paraId="54A4556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BDB9B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FA06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1010162,58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C60B1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2576866,43</w:t>
            </w:r>
          </w:p>
        </w:tc>
      </w:tr>
      <w:tr w:rsidR="00552910" w:rsidRPr="00EC49B6" w14:paraId="0CB58AE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F6C7D5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10A2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1010163,29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28C9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2576896,70</w:t>
            </w:r>
          </w:p>
        </w:tc>
      </w:tr>
      <w:tr w:rsidR="00552910" w:rsidRPr="00EC49B6" w14:paraId="379C004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B9EAC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5D580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1010158,29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0764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2576896,92</w:t>
            </w:r>
          </w:p>
        </w:tc>
      </w:tr>
      <w:tr w:rsidR="00552910" w:rsidRPr="00EC49B6" w14:paraId="5DFAD3D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6C44E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F459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2386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2576866,67</w:t>
            </w:r>
          </w:p>
        </w:tc>
      </w:tr>
      <w:tr w:rsidR="00552910" w:rsidRPr="00EC49B6" w14:paraId="6317A9C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9E828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0151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1010156,18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A81A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2576840,59</w:t>
            </w:r>
          </w:p>
        </w:tc>
      </w:tr>
      <w:tr w:rsidR="00552910" w:rsidRPr="00EC49B6" w14:paraId="0AAA126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DD8B8D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38EF5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1010197,61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43D75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2576956,85</w:t>
            </w:r>
          </w:p>
        </w:tc>
      </w:tr>
      <w:tr w:rsidR="00552910" w:rsidRPr="00EC49B6" w14:paraId="65E65BC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990F0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71E9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1F1E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2576956,87</w:t>
            </w:r>
          </w:p>
        </w:tc>
      </w:tr>
      <w:tr w:rsidR="00552910" w:rsidRPr="00EC49B6" w14:paraId="7D23038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15BCC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D2FA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D7068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2576957,62</w:t>
            </w:r>
          </w:p>
        </w:tc>
      </w:tr>
      <w:tr w:rsidR="00552910" w:rsidRPr="00EC49B6" w14:paraId="0F0F32C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4AFD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E35F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3CB73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2576957,84</w:t>
            </w:r>
          </w:p>
        </w:tc>
      </w:tr>
      <w:tr w:rsidR="00552910" w:rsidRPr="00EC49B6" w14:paraId="4FA41EE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51C18E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F3D4C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1010194,36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37542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2576957,01</w:t>
            </w:r>
          </w:p>
        </w:tc>
      </w:tr>
      <w:tr w:rsidR="00552910" w:rsidRPr="00EC49B6" w14:paraId="322866E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64364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86:02:0000000:292/ЧЗУ5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6BE7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AFC5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11DF9EE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2FFC5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3701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1010146,72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4BED6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2576537,22</w:t>
            </w:r>
          </w:p>
        </w:tc>
      </w:tr>
      <w:tr w:rsidR="00552910" w:rsidRPr="00EC49B6" w14:paraId="23C4AE1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ADEC7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860E3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1010146,98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DD2AE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2576539,88</w:t>
            </w:r>
          </w:p>
        </w:tc>
      </w:tr>
      <w:tr w:rsidR="00552910" w:rsidRPr="00EC49B6" w14:paraId="4AF3726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B57D3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567D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1010147,02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1F119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2576540,69</w:t>
            </w:r>
          </w:p>
        </w:tc>
      </w:tr>
      <w:tr w:rsidR="00552910" w:rsidRPr="00EC49B6" w14:paraId="7AB141E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77AB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FB83E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FF06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2576540,92</w:t>
            </w:r>
          </w:p>
        </w:tc>
      </w:tr>
      <w:tr w:rsidR="00552910" w:rsidRPr="00EC49B6" w14:paraId="15B45E1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D39B67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1B0AE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7E98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2576537,45</w:t>
            </w:r>
          </w:p>
        </w:tc>
      </w:tr>
      <w:tr w:rsidR="00552910" w:rsidRPr="00EC49B6" w14:paraId="678F011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89B2F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A403E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1010160,99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3587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2576836,87</w:t>
            </w:r>
          </w:p>
        </w:tc>
      </w:tr>
      <w:tr w:rsidR="00552910" w:rsidRPr="00EC49B6" w14:paraId="744AE57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42AB1D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F56C0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1010161,18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3F45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2576840,36</w:t>
            </w:r>
          </w:p>
        </w:tc>
      </w:tr>
      <w:tr w:rsidR="00552910" w:rsidRPr="00EC49B6" w14:paraId="7985B8E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52CD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ABCA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1010156,18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73B2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2576840,58</w:t>
            </w:r>
          </w:p>
        </w:tc>
      </w:tr>
      <w:tr w:rsidR="00552910" w:rsidRPr="00EC49B6" w14:paraId="27C929E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A12C3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F3C8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1010155,99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F616E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2576837,10</w:t>
            </w:r>
          </w:p>
        </w:tc>
      </w:tr>
      <w:tr w:rsidR="00552910" w:rsidRPr="00EC49B6" w14:paraId="40F7C3E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B59F3B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86:02:0601001:7/ЧЗУ5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E86B8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7314F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4E50B99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C23915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8CA7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F656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2576412,34</w:t>
            </w:r>
          </w:p>
        </w:tc>
      </w:tr>
      <w:tr w:rsidR="00552910" w:rsidRPr="00EC49B6" w14:paraId="599A1C3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ECD9E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6F68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09CA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2576439,21</w:t>
            </w:r>
          </w:p>
        </w:tc>
      </w:tr>
      <w:tr w:rsidR="00552910" w:rsidRPr="00EC49B6" w14:paraId="265820E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3A01D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6558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13D17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2576431,19</w:t>
            </w:r>
          </w:p>
        </w:tc>
      </w:tr>
      <w:tr w:rsidR="00552910" w:rsidRPr="00EC49B6" w14:paraId="50D9909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DF3AAE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F0C12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1010168,04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2ECF7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2576310,43</w:t>
            </w:r>
          </w:p>
        </w:tc>
      </w:tr>
      <w:tr w:rsidR="00552910" w:rsidRPr="00EC49B6" w14:paraId="2278A35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58E0A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40B7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DA29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2576311,59</w:t>
            </w:r>
          </w:p>
        </w:tc>
      </w:tr>
      <w:tr w:rsidR="00552910" w:rsidRPr="00EC49B6" w14:paraId="78403AD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2040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4D3E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5057A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4A50D05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31F71A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58CCA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AFA4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2576541,41</w:t>
            </w:r>
          </w:p>
        </w:tc>
      </w:tr>
      <w:tr w:rsidR="00552910" w:rsidRPr="00EC49B6" w14:paraId="5FC1226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9556AF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F5F3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9316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2576837,44</w:t>
            </w:r>
          </w:p>
        </w:tc>
      </w:tr>
      <w:tr w:rsidR="00552910" w:rsidRPr="00EC49B6" w14:paraId="049BC2A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526A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C0CC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6A21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2576837,58</w:t>
            </w:r>
          </w:p>
        </w:tc>
      </w:tr>
      <w:tr w:rsidR="00552910" w:rsidRPr="00EC49B6" w14:paraId="1178C61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687F08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22BB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92B0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2576728,50</w:t>
            </w:r>
          </w:p>
        </w:tc>
      </w:tr>
      <w:tr w:rsidR="00552910" w:rsidRPr="00EC49B6" w14:paraId="1B8F082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153C1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535720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6534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2576544,85</w:t>
            </w:r>
          </w:p>
        </w:tc>
      </w:tr>
      <w:tr w:rsidR="00552910" w:rsidRPr="00EC49B6" w14:paraId="5E38DB4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93777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EDC5E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CEDE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2576541,43</w:t>
            </w:r>
          </w:p>
        </w:tc>
      </w:tr>
      <w:tr w:rsidR="00552910" w:rsidRPr="00EC49B6" w14:paraId="66A5E9D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64257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1E79A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2EDB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2576841,10</w:t>
            </w:r>
          </w:p>
        </w:tc>
      </w:tr>
      <w:tr w:rsidR="00552910" w:rsidRPr="00EC49B6" w14:paraId="3560EED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6091B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7685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BF6C7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2576840,94</w:t>
            </w:r>
          </w:p>
        </w:tc>
      </w:tr>
      <w:tr w:rsidR="00552910" w:rsidRPr="00EC49B6" w14:paraId="5667B5E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B7B8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224D4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1010151,60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FC55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2576897,58</w:t>
            </w:r>
          </w:p>
        </w:tc>
      </w:tr>
      <w:tr w:rsidR="00552910" w:rsidRPr="00EC49B6" w14:paraId="246104B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3BA72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D6D7C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1010151,57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2152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2576897,20</w:t>
            </w:r>
          </w:p>
        </w:tc>
      </w:tr>
      <w:tr w:rsidR="00552910" w:rsidRPr="00EC49B6" w14:paraId="2C20E12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8FFA06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B9E4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1010147,29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7936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2576897,39</w:t>
            </w:r>
          </w:p>
        </w:tc>
      </w:tr>
      <w:tr w:rsidR="00552910" w:rsidRPr="00EC49B6" w14:paraId="102DABF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46B39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9C730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1010146,59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CF6B9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2576867,21</w:t>
            </w:r>
          </w:p>
        </w:tc>
      </w:tr>
      <w:tr w:rsidR="00552910" w:rsidRPr="00EC49B6" w14:paraId="2ECDC74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29C7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E8336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1010127,15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08E1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2576464,95</w:t>
            </w:r>
          </w:p>
        </w:tc>
      </w:tr>
      <w:tr w:rsidR="00552910" w:rsidRPr="00EC49B6" w14:paraId="1230A54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761FF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807C8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3696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2576537,91</w:t>
            </w:r>
          </w:p>
        </w:tc>
      </w:tr>
      <w:tr w:rsidR="00552910" w:rsidRPr="00EC49B6" w14:paraId="5B72773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4122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DE31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1F00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2576537,93</w:t>
            </w:r>
          </w:p>
        </w:tc>
      </w:tr>
      <w:tr w:rsidR="00552910" w:rsidRPr="00EC49B6" w14:paraId="31D13E8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15500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EFE8F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C8F0F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2576537,18</w:t>
            </w:r>
          </w:p>
        </w:tc>
      </w:tr>
      <w:tr w:rsidR="00552910" w:rsidRPr="00EC49B6" w14:paraId="7BFB7CD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5777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8719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1010125,11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DB23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2576480,78</w:t>
            </w:r>
          </w:p>
        </w:tc>
      </w:tr>
      <w:tr w:rsidR="00552910" w:rsidRPr="00EC49B6" w14:paraId="1EF8F0F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9F167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0C20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454F1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2576467,70</w:t>
            </w:r>
          </w:p>
        </w:tc>
      </w:tr>
      <w:tr w:rsidR="00552910" w:rsidRPr="00EC49B6" w14:paraId="6D33984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F41F18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DAA2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9145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2576467,56</w:t>
            </w:r>
          </w:p>
        </w:tc>
      </w:tr>
      <w:tr w:rsidR="00552910" w:rsidRPr="00EC49B6" w14:paraId="7D9D12A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6551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F5866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1010125,82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3105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2576468,15</w:t>
            </w:r>
          </w:p>
        </w:tc>
      </w:tr>
      <w:tr w:rsidR="00552910" w:rsidRPr="00EC49B6" w14:paraId="1B480D6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DE08B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4410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3E90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2576996,44</w:t>
            </w:r>
          </w:p>
        </w:tc>
      </w:tr>
      <w:tr w:rsidR="00552910" w:rsidRPr="00EC49B6" w14:paraId="42C87F8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6362AB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1083B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9A05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2576999,20</w:t>
            </w:r>
          </w:p>
        </w:tc>
      </w:tr>
      <w:tr w:rsidR="00552910" w:rsidRPr="00EC49B6" w14:paraId="69FB5F0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0D153F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8F9A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1E64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2576999,84</w:t>
            </w:r>
          </w:p>
        </w:tc>
      </w:tr>
      <w:tr w:rsidR="00552910" w:rsidRPr="00EC49B6" w14:paraId="3251AEF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B7A57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7EAB2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1010159,05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7897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2577000,34</w:t>
            </w:r>
          </w:p>
        </w:tc>
      </w:tr>
      <w:tr w:rsidR="00552910" w:rsidRPr="00EC49B6" w14:paraId="6979C4E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2B2A1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EFA48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1010164,86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86F5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2576996,81</w:t>
            </w:r>
          </w:p>
        </w:tc>
      </w:tr>
      <w:tr w:rsidR="00552910" w:rsidRPr="00EC49B6" w14:paraId="1093B2D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F8392C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A3CE3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2AE4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2576958,09</w:t>
            </w:r>
          </w:p>
        </w:tc>
      </w:tr>
      <w:tr w:rsidR="00552910" w:rsidRPr="00EC49B6" w14:paraId="10614D3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D3FB9F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CE21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F5A2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2576958,81</w:t>
            </w:r>
          </w:p>
        </w:tc>
      </w:tr>
      <w:tr w:rsidR="00552910" w:rsidRPr="00EC49B6" w14:paraId="216F77E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FDB91D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75D5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1010165,59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7FAF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2576959,07</w:t>
            </w:r>
          </w:p>
        </w:tc>
      </w:tr>
      <w:tr w:rsidR="00552910" w:rsidRPr="00EC49B6" w14:paraId="16CAAEE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C56F7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6511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1010165,57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51DE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2576958,34</w:t>
            </w:r>
          </w:p>
        </w:tc>
      </w:tr>
      <w:tr w:rsidR="00552910" w:rsidRPr="00EC49B6" w14:paraId="31565B6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A3C5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D60E5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1010181,85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F01B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2576957,65</w:t>
            </w:r>
          </w:p>
        </w:tc>
      </w:tr>
      <w:tr w:rsidR="00552910" w:rsidRPr="00EC49B6" w14:paraId="7C1FF4D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FD8D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2891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1010181,70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6F41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2576958,38</w:t>
            </w:r>
          </w:p>
        </w:tc>
      </w:tr>
      <w:tr w:rsidR="00552910" w:rsidRPr="00EC49B6" w14:paraId="23B7A9F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013A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30B1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2014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2576958,60</w:t>
            </w:r>
          </w:p>
        </w:tc>
      </w:tr>
      <w:tr w:rsidR="00552910" w:rsidRPr="00EC49B6" w14:paraId="0E7261A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01047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15F50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6590D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2576957,89</w:t>
            </w:r>
          </w:p>
        </w:tc>
      </w:tr>
      <w:tr w:rsidR="00552910" w:rsidRPr="00EC49B6" w14:paraId="412795F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518D3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6A56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1010180,33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795E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2576957,73</w:t>
            </w:r>
          </w:p>
        </w:tc>
      </w:tr>
      <w:tr w:rsidR="00552910" w:rsidRPr="00EC49B6" w14:paraId="4B5CA35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6B225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607B2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1010180,45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61F0B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2576957,73</w:t>
            </w:r>
          </w:p>
        </w:tc>
      </w:tr>
      <w:tr w:rsidR="00552910" w:rsidRPr="00EC49B6" w14:paraId="0D45826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BF38B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86:02:0601001:7/ЧЗУ4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44958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29E5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199FDA9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EA8C9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4E53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1010147,01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D626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2576358,56</w:t>
            </w:r>
          </w:p>
        </w:tc>
      </w:tr>
      <w:tr w:rsidR="00552910" w:rsidRPr="00EC49B6" w14:paraId="55741AE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490B44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6207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1010149,25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B55B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2576353,30</w:t>
            </w:r>
          </w:p>
        </w:tc>
      </w:tr>
      <w:tr w:rsidR="00552910" w:rsidRPr="00EC49B6" w14:paraId="307E5E2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390D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D60AD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69AF7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2576333,87</w:t>
            </w:r>
          </w:p>
        </w:tc>
      </w:tr>
      <w:tr w:rsidR="00552910" w:rsidRPr="00EC49B6" w14:paraId="3F41CD4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EDB3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1CCE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1010134,48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2B46A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2576430,14</w:t>
            </w:r>
          </w:p>
        </w:tc>
      </w:tr>
      <w:tr w:rsidR="00552910" w:rsidRPr="00EC49B6" w14:paraId="0A817D5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6C21F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н503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60A58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1010132,09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BBE65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2576442,47</w:t>
            </w:r>
          </w:p>
        </w:tc>
      </w:tr>
      <w:tr w:rsidR="00552910" w:rsidRPr="00EC49B6" w14:paraId="041DA22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4B1514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8834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563AE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2576443,64</w:t>
            </w:r>
          </w:p>
        </w:tc>
      </w:tr>
      <w:tr w:rsidR="00552910" w:rsidRPr="00EC49B6" w14:paraId="07ED2A4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FE298E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1064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DF19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2576420,34</w:t>
            </w:r>
          </w:p>
        </w:tc>
      </w:tr>
      <w:tr w:rsidR="00552910" w:rsidRPr="00EC49B6" w14:paraId="130EFC3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7AF19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929F2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1010134,49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F11D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2576404,14</w:t>
            </w:r>
          </w:p>
        </w:tc>
      </w:tr>
      <w:tr w:rsidR="00552910" w:rsidRPr="00EC49B6" w14:paraId="7B77288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EF47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8707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1010169,29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2A86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2576305,19</w:t>
            </w:r>
          </w:p>
        </w:tc>
      </w:tr>
      <w:tr w:rsidR="00552910" w:rsidRPr="00EC49B6" w14:paraId="3511052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55AB4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C2338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1010174,26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3E82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2576293,24</w:t>
            </w:r>
          </w:p>
        </w:tc>
      </w:tr>
      <w:tr w:rsidR="00552910" w:rsidRPr="00EC49B6" w14:paraId="7D449A4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9001C9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566C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1010181,86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84D7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2576275,05</w:t>
            </w:r>
          </w:p>
        </w:tc>
      </w:tr>
      <w:tr w:rsidR="00552910" w:rsidRPr="00EC49B6" w14:paraId="2520B0D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BE0B3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5D7C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700F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2576295,37</w:t>
            </w:r>
          </w:p>
        </w:tc>
      </w:tr>
      <w:tr w:rsidR="00552910" w:rsidRPr="00EC49B6" w14:paraId="2FB3151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22C566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FCBA9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1010175,86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8FEE3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2576299,55</w:t>
            </w:r>
          </w:p>
        </w:tc>
      </w:tr>
      <w:tr w:rsidR="00552910" w:rsidRPr="00EC49B6" w14:paraId="77781A2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43BF9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E08D6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9D8E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2576311,59</w:t>
            </w:r>
          </w:p>
        </w:tc>
      </w:tr>
      <w:tr w:rsidR="00552910" w:rsidRPr="00EC49B6" w14:paraId="0647D07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59136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E658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1010168,04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E2BB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2576310,43</w:t>
            </w:r>
          </w:p>
        </w:tc>
      </w:tr>
      <w:tr w:rsidR="00552910" w:rsidRPr="00EC49B6" w14:paraId="784F75F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154A8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D933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96A5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2576155,99</w:t>
            </w:r>
          </w:p>
        </w:tc>
      </w:tr>
      <w:tr w:rsidR="00552910" w:rsidRPr="00EC49B6" w14:paraId="2D83411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B6DC1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B28D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E5A8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2576162,06</w:t>
            </w:r>
          </w:p>
        </w:tc>
      </w:tr>
      <w:tr w:rsidR="00552910" w:rsidRPr="00EC49B6" w14:paraId="053A008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F65F5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9405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1010138,38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9871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2576161,85</w:t>
            </w:r>
          </w:p>
        </w:tc>
      </w:tr>
      <w:tr w:rsidR="00552910" w:rsidRPr="00EC49B6" w14:paraId="52B255D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D31D05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1383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1010137,34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B757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2576166,22</w:t>
            </w:r>
          </w:p>
        </w:tc>
      </w:tr>
      <w:tr w:rsidR="00552910" w:rsidRPr="00EC49B6" w14:paraId="43601FF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E93AE1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8A56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22D55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2576166,24</w:t>
            </w:r>
          </w:p>
        </w:tc>
      </w:tr>
      <w:tr w:rsidR="00552910" w:rsidRPr="00EC49B6" w14:paraId="49C6051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9B7E0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1F680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E693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2576170,59</w:t>
            </w:r>
          </w:p>
        </w:tc>
      </w:tr>
      <w:tr w:rsidR="00552910" w:rsidRPr="00EC49B6" w14:paraId="2CD6CA7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CBD8E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036FB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1010135,76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E1C1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2576172,88</w:t>
            </w:r>
          </w:p>
        </w:tc>
      </w:tr>
      <w:tr w:rsidR="00552910" w:rsidRPr="00EC49B6" w14:paraId="2FA6824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233F1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38C7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599B4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2576170,57</w:t>
            </w:r>
          </w:p>
        </w:tc>
      </w:tr>
      <w:tr w:rsidR="00552910" w:rsidRPr="00EC49B6" w14:paraId="09D3FEE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E1B4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E27E8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1010133,94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1D01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2576154,64</w:t>
            </w:r>
          </w:p>
        </w:tc>
      </w:tr>
      <w:tr w:rsidR="00552910" w:rsidRPr="00EC49B6" w14:paraId="7CF1AED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4E71BC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220A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1010125,94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06E0F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2576443,49</w:t>
            </w:r>
          </w:p>
        </w:tc>
      </w:tr>
      <w:tr w:rsidR="00552910" w:rsidRPr="00EC49B6" w14:paraId="5ED22A9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ECE182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8219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1010127,15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12F1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2576464,94</w:t>
            </w:r>
          </w:p>
        </w:tc>
      </w:tr>
      <w:tr w:rsidR="00552910" w:rsidRPr="00EC49B6" w14:paraId="7E4E6BD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FB8F8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1343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1010125,82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1C21E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2576468,15</w:t>
            </w:r>
          </w:p>
        </w:tc>
      </w:tr>
      <w:tr w:rsidR="00552910" w:rsidRPr="00EC49B6" w14:paraId="74E13E0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8D1D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B69E9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EF50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2576467,55</w:t>
            </w:r>
          </w:p>
        </w:tc>
      </w:tr>
      <w:tr w:rsidR="00552910" w:rsidRPr="00EC49B6" w14:paraId="297F614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01576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5E8C9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0445BB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2576454,60</w:t>
            </w:r>
          </w:p>
        </w:tc>
      </w:tr>
      <w:tr w:rsidR="00552910" w:rsidRPr="00EC49B6" w14:paraId="64638FA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C4E7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FC42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1010196,05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9A16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2576192,52</w:t>
            </w:r>
          </w:p>
        </w:tc>
      </w:tr>
      <w:tr w:rsidR="00552910" w:rsidRPr="00EC49B6" w14:paraId="48AE3CA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8BFA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2715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1010201,67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828ED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2576194,13</w:t>
            </w:r>
          </w:p>
        </w:tc>
      </w:tr>
      <w:tr w:rsidR="00552910" w:rsidRPr="00EC49B6" w14:paraId="500910D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F5979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A1C07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60F0F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2576199,27</w:t>
            </w:r>
          </w:p>
        </w:tc>
      </w:tr>
      <w:tr w:rsidR="00552910" w:rsidRPr="00EC49B6" w14:paraId="6B13252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6D8E6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FD31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1010194,98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6858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2576197,06</w:t>
            </w:r>
          </w:p>
        </w:tc>
      </w:tr>
      <w:tr w:rsidR="00552910" w:rsidRPr="00EC49B6" w14:paraId="5975D02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843D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42702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1010185,48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95D0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2576189,49</w:t>
            </w:r>
          </w:p>
        </w:tc>
      </w:tr>
      <w:tr w:rsidR="00552910" w:rsidRPr="00EC49B6" w14:paraId="20E71E0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BE6A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F006CB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1010189,00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57FF3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2576190,50</w:t>
            </w:r>
          </w:p>
        </w:tc>
      </w:tr>
      <w:tr w:rsidR="00552910" w:rsidRPr="00EC49B6" w14:paraId="0CF72EB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D77B0B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C3EC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1010191,24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67BE2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2576191,14</w:t>
            </w:r>
          </w:p>
        </w:tc>
      </w:tr>
      <w:tr w:rsidR="00552910" w:rsidRPr="00EC49B6" w14:paraId="2E3E05D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1C7298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91B3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1010190,29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96A4D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2576195,15</w:t>
            </w:r>
          </w:p>
        </w:tc>
      </w:tr>
      <w:tr w:rsidR="00552910" w:rsidRPr="00EC49B6" w14:paraId="4810D1F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723AF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54C9D0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1010184,68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3144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2576192,87</w:t>
            </w:r>
          </w:p>
        </w:tc>
      </w:tr>
      <w:tr w:rsidR="00552910" w:rsidRPr="00EC49B6" w14:paraId="4F5EAF0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85452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86:02:0000000:292/ЧЗУ3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5DC2A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663DD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6E0DDE2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E6E790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263D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FF87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2576837,45</w:t>
            </w:r>
          </w:p>
        </w:tc>
      </w:tr>
      <w:tr w:rsidR="00552910" w:rsidRPr="00EC49B6" w14:paraId="45474F0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511005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84813F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3250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2576840,93</w:t>
            </w:r>
          </w:p>
        </w:tc>
      </w:tr>
      <w:tr w:rsidR="00552910" w:rsidRPr="00EC49B6" w14:paraId="0F30521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AFF4D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51D85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E661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2576841,08</w:t>
            </w:r>
          </w:p>
        </w:tc>
      </w:tr>
      <w:tr w:rsidR="00552910" w:rsidRPr="00EC49B6" w14:paraId="7470C38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BCA2B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EA097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7B1F6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2576837,59</w:t>
            </w:r>
          </w:p>
        </w:tc>
      </w:tr>
      <w:tr w:rsidR="00552910" w:rsidRPr="00EC49B6" w14:paraId="6D923CE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50AF2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FAAA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58BE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2576537,92</w:t>
            </w:r>
          </w:p>
        </w:tc>
      </w:tr>
      <w:tr w:rsidR="00552910" w:rsidRPr="00EC49B6" w14:paraId="1BEB20B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E3727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E24C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A48E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2576541,40</w:t>
            </w:r>
          </w:p>
        </w:tc>
      </w:tr>
      <w:tr w:rsidR="00552910" w:rsidRPr="00EC49B6" w14:paraId="08EDE4E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65377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260E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04CB0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2576541,42</w:t>
            </w:r>
          </w:p>
        </w:tc>
      </w:tr>
      <w:tr w:rsidR="00552910" w:rsidRPr="00EC49B6" w14:paraId="09EC2A9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974049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E184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95B2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2576537,94</w:t>
            </w:r>
          </w:p>
        </w:tc>
      </w:tr>
      <w:tr w:rsidR="00552910" w:rsidRPr="00EC49B6" w14:paraId="3F0F99C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42BA9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0E5D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1E07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2F8C178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48AE4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7926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1010158,01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C131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2576540,20</w:t>
            </w:r>
          </w:p>
        </w:tc>
      </w:tr>
      <w:tr w:rsidR="00552910" w:rsidRPr="00EC49B6" w14:paraId="10A6A94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C6F92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5CA6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1010166,10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71967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2576727,31</w:t>
            </w:r>
          </w:p>
        </w:tc>
      </w:tr>
      <w:tr w:rsidR="00552910" w:rsidRPr="00EC49B6" w14:paraId="5D14323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4B9C6C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0C08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B79D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2576836,36</w:t>
            </w:r>
          </w:p>
        </w:tc>
      </w:tr>
      <w:tr w:rsidR="00552910" w:rsidRPr="00EC49B6" w14:paraId="3F81796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AD6398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6A8F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1010160,99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0060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2576836,86</w:t>
            </w:r>
          </w:p>
        </w:tc>
      </w:tr>
      <w:tr w:rsidR="00552910" w:rsidRPr="00EC49B6" w14:paraId="395738D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51BBC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1EA19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1010155,11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2A8C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2576727,78</w:t>
            </w:r>
          </w:p>
        </w:tc>
      </w:tr>
      <w:tr w:rsidR="00552910" w:rsidRPr="00EC49B6" w14:paraId="20405A8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2BF8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EC1E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1010147,02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51914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2576540,70</w:t>
            </w:r>
          </w:p>
        </w:tc>
      </w:tr>
      <w:tr w:rsidR="00552910" w:rsidRPr="00EC49B6" w14:paraId="37A18B9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FDE4DF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62549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1010175,43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5457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2576348,64</w:t>
            </w:r>
          </w:p>
        </w:tc>
      </w:tr>
      <w:tr w:rsidR="00552910" w:rsidRPr="00EC49B6" w14:paraId="71E8204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B7571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9044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A26A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2576357,14</w:t>
            </w:r>
          </w:p>
        </w:tc>
      </w:tr>
      <w:tr w:rsidR="00552910" w:rsidRPr="00EC49B6" w14:paraId="2BDE421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2BFE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BDC9B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1010155,10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F0ED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2576434,19</w:t>
            </w:r>
          </w:p>
        </w:tc>
      </w:tr>
      <w:tr w:rsidR="00552910" w:rsidRPr="00EC49B6" w14:paraId="357D257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99FD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99BB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1010152,94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BC866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2576445,28</w:t>
            </w:r>
          </w:p>
        </w:tc>
      </w:tr>
      <w:tr w:rsidR="00552910" w:rsidRPr="00EC49B6" w14:paraId="45BCCC4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D1400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71A0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1010151,72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1CEC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2576456,51</w:t>
            </w:r>
          </w:p>
        </w:tc>
      </w:tr>
      <w:tr w:rsidR="00552910" w:rsidRPr="00EC49B6" w14:paraId="2E1F8DE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6F4966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39EC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1010151,42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4599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2576467,80</w:t>
            </w:r>
          </w:p>
        </w:tc>
      </w:tr>
      <w:tr w:rsidR="00552910" w:rsidRPr="00EC49B6" w14:paraId="3A6E219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B94E5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22801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1010152,06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99416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2576479,08</w:t>
            </w:r>
          </w:p>
        </w:tc>
      </w:tr>
      <w:tr w:rsidR="00552910" w:rsidRPr="00EC49B6" w14:paraId="1582790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E0AB7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2045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1EE6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2576536,71</w:t>
            </w:r>
          </w:p>
        </w:tc>
      </w:tr>
      <w:tr w:rsidR="00552910" w:rsidRPr="00EC49B6" w14:paraId="0113C80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96A6A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8739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1010146,72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A79B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2576537,21</w:t>
            </w:r>
          </w:p>
        </w:tc>
      </w:tr>
      <w:tr w:rsidR="00552910" w:rsidRPr="00EC49B6" w14:paraId="4113CE7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EEC89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7178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39879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2576480,20</w:t>
            </w:r>
          </w:p>
        </w:tc>
      </w:tr>
      <w:tr w:rsidR="00552910" w:rsidRPr="00EC49B6" w14:paraId="7F5FF64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FE3F1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BE93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1010140,42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2C1CF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2576467,96</w:t>
            </w:r>
          </w:p>
        </w:tc>
      </w:tr>
      <w:tr w:rsidR="00552910" w:rsidRPr="00EC49B6" w14:paraId="33A410F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F7938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8A8C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1010140,75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43D73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2576455,77</w:t>
            </w:r>
          </w:p>
        </w:tc>
      </w:tr>
      <w:tr w:rsidR="00552910" w:rsidRPr="00EC49B6" w14:paraId="1918075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82B2E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A087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1010142,07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6EAE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2576443,63</w:t>
            </w:r>
          </w:p>
        </w:tc>
      </w:tr>
      <w:tr w:rsidR="00552910" w:rsidRPr="00EC49B6" w14:paraId="082C2DE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9DF17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9D58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1010144,41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69D56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2576431,59</w:t>
            </w:r>
          </w:p>
        </w:tc>
      </w:tr>
      <w:tr w:rsidR="00552910" w:rsidRPr="00EC49B6" w14:paraId="6397540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E8CE5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4052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9E0E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2576412,35</w:t>
            </w:r>
          </w:p>
        </w:tc>
      </w:tr>
      <w:tr w:rsidR="00552910" w:rsidRPr="00EC49B6" w14:paraId="79A5BFB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F80337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4428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C5A0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2576839,87</w:t>
            </w:r>
          </w:p>
        </w:tc>
      </w:tr>
      <w:tr w:rsidR="00552910" w:rsidRPr="00EC49B6" w14:paraId="2AD78D1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6B999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932E2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2F8A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2576865,83</w:t>
            </w:r>
          </w:p>
        </w:tc>
      </w:tr>
      <w:tr w:rsidR="00552910" w:rsidRPr="00EC49B6" w14:paraId="5A9E57F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A4CB5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BD6ED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1010174,30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6902D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2576896,21</w:t>
            </w:r>
          </w:p>
        </w:tc>
      </w:tr>
      <w:tr w:rsidR="00552910" w:rsidRPr="00EC49B6" w14:paraId="12B0DE1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A11CC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DA09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1010163,29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9D4D7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2576896,70</w:t>
            </w:r>
          </w:p>
        </w:tc>
      </w:tr>
      <w:tr w:rsidR="00552910" w:rsidRPr="00EC49B6" w14:paraId="4B61A89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643E8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49A3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1010162,58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1CF1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2576866,43</w:t>
            </w:r>
          </w:p>
        </w:tc>
      </w:tr>
      <w:tr w:rsidR="00552910" w:rsidRPr="00EC49B6" w14:paraId="1F8578A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C8D29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8D71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1010161,18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4B6C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2576840,37</w:t>
            </w:r>
          </w:p>
        </w:tc>
      </w:tr>
      <w:tr w:rsidR="00552910" w:rsidRPr="00EC49B6" w14:paraId="6CB7A50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E731D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4547D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1010211,19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E2CB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2576994,59</w:t>
            </w:r>
          </w:p>
        </w:tc>
      </w:tr>
      <w:tr w:rsidR="00552910" w:rsidRPr="00EC49B6" w14:paraId="3314DF9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C433B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50CF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1010211,27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300A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2576998,22</w:t>
            </w:r>
          </w:p>
        </w:tc>
      </w:tr>
      <w:tr w:rsidR="00552910" w:rsidRPr="00EC49B6" w14:paraId="73C134A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D360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18C0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1010207,87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A33F5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2576998,36</w:t>
            </w:r>
          </w:p>
        </w:tc>
      </w:tr>
      <w:tr w:rsidR="00552910" w:rsidRPr="00EC49B6" w14:paraId="6CFA0BB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60D10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48972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1010207,79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DB81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2576994,75</w:t>
            </w:r>
          </w:p>
        </w:tc>
      </w:tr>
      <w:tr w:rsidR="00552910" w:rsidRPr="00EC49B6" w14:paraId="53CFEF8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F9FCC9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795CC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EA26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2576956,87</w:t>
            </w:r>
          </w:p>
        </w:tc>
      </w:tr>
      <w:tr w:rsidR="00552910" w:rsidRPr="00EC49B6" w14:paraId="46D7D7E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B25953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D94F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1010210,37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D1347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2576956,96</w:t>
            </w:r>
          </w:p>
        </w:tc>
      </w:tr>
      <w:tr w:rsidR="00552910" w:rsidRPr="00EC49B6" w14:paraId="2A26376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181DAB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B12B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1010210,37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E91D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2576957,16</w:t>
            </w:r>
          </w:p>
        </w:tc>
      </w:tr>
      <w:tr w:rsidR="00552910" w:rsidRPr="00EC49B6" w14:paraId="798D1A4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727FA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CE686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8781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2576957,62</w:t>
            </w:r>
          </w:p>
        </w:tc>
      </w:tr>
      <w:tr w:rsidR="00552910" w:rsidRPr="00EC49B6" w14:paraId="0EED038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53500D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6DE7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1010194,36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5E0B8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2576957,01</w:t>
            </w:r>
          </w:p>
        </w:tc>
      </w:tr>
      <w:tr w:rsidR="00552910" w:rsidRPr="00EC49B6" w14:paraId="2B2A11E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5ADF2F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4ED72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A0E2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2576957,84</w:t>
            </w:r>
          </w:p>
        </w:tc>
      </w:tr>
      <w:tr w:rsidR="00552910" w:rsidRPr="00EC49B6" w14:paraId="6FA2F45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FE1B5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6CCB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1010189,50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C4EC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2576958,05</w:t>
            </w:r>
          </w:p>
        </w:tc>
      </w:tr>
      <w:tr w:rsidR="00552910" w:rsidRPr="00EC49B6" w14:paraId="521792D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985A04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628D7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1010189,61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D93D7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2576957,26</w:t>
            </w:r>
          </w:p>
        </w:tc>
      </w:tr>
      <w:tr w:rsidR="00552910" w:rsidRPr="00EC49B6" w14:paraId="0C747A6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D68F3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86:02:0000000:292/ЧЗУ1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5A4A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8D708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595764B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B8801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BBCED6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9EB77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2576836,37</w:t>
            </w:r>
          </w:p>
        </w:tc>
      </w:tr>
      <w:tr w:rsidR="00552910" w:rsidRPr="00EC49B6" w14:paraId="23B5758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BEEB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553B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DB00A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2576839,86</w:t>
            </w:r>
          </w:p>
        </w:tc>
      </w:tr>
      <w:tr w:rsidR="00552910" w:rsidRPr="00EC49B6" w14:paraId="0E3D37C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36B0B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AB85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1010161,18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2C517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2576840,36</w:t>
            </w:r>
          </w:p>
        </w:tc>
      </w:tr>
      <w:tr w:rsidR="00552910" w:rsidRPr="00EC49B6" w14:paraId="1531121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D911A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A988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1010160,99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D93E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2576836,87</w:t>
            </w:r>
          </w:p>
        </w:tc>
      </w:tr>
      <w:tr w:rsidR="00552910" w:rsidRPr="00EC49B6" w14:paraId="415879C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8ED1B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114F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1ED83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2576536,73</w:t>
            </w:r>
          </w:p>
        </w:tc>
      </w:tr>
      <w:tr w:rsidR="00552910" w:rsidRPr="00EC49B6" w14:paraId="593F39B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440A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54AAF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2FC2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2576539,11</w:t>
            </w:r>
          </w:p>
        </w:tc>
      </w:tr>
      <w:tr w:rsidR="00552910" w:rsidRPr="00EC49B6" w14:paraId="39372BC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9958D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н590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6CC78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1010158,01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2FAE1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2576540,19</w:t>
            </w:r>
          </w:p>
        </w:tc>
      </w:tr>
      <w:tr w:rsidR="00552910" w:rsidRPr="00EC49B6" w14:paraId="6B468BA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49685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7FBE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1010147,02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C3D1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2576540,69</w:t>
            </w:r>
          </w:p>
        </w:tc>
      </w:tr>
      <w:tr w:rsidR="00552910" w:rsidRPr="00EC49B6" w14:paraId="78EFE1A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6786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9D66B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1010146,98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79F6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2576539,88</w:t>
            </w:r>
          </w:p>
        </w:tc>
      </w:tr>
      <w:tr w:rsidR="00552910" w:rsidRPr="00EC49B6" w14:paraId="1A8D45A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5B0C2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0F37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1010146,72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C062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2576537,22</w:t>
            </w:r>
          </w:p>
        </w:tc>
      </w:tr>
      <w:tr w:rsidR="00552910" w:rsidRPr="00EC49B6" w14:paraId="4603ACE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8B688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86:02:0601001:7/ЧЗУ1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B034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DC1AF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4F7090D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0E04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D5142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1010175,43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729F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2576348,61</w:t>
            </w:r>
          </w:p>
        </w:tc>
      </w:tr>
      <w:tr w:rsidR="00552910" w:rsidRPr="00EC49B6" w14:paraId="783B244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C7253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0BF0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2428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2576412,34</w:t>
            </w:r>
          </w:p>
        </w:tc>
      </w:tr>
      <w:tr w:rsidR="00552910" w:rsidRPr="00EC49B6" w14:paraId="35851BC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EAFD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FD85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078B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2576311,59</w:t>
            </w:r>
          </w:p>
        </w:tc>
      </w:tr>
      <w:tr w:rsidR="00552910" w:rsidRPr="00EC49B6" w14:paraId="74EC104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E8744C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6796C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1010175,86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1071D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2576299,55</w:t>
            </w:r>
          </w:p>
        </w:tc>
      </w:tr>
      <w:tr w:rsidR="00552910" w:rsidRPr="00EC49B6" w14:paraId="6634DFB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F3894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B6707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1010186,16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053E5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2576303,42</w:t>
            </w:r>
          </w:p>
        </w:tc>
      </w:tr>
      <w:tr w:rsidR="00552910" w:rsidRPr="00EC49B6" w14:paraId="0FD1FA8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577B9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86:02:0601001:71/ЧЗУ1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1F3E5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A7862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524264D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85ED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F5587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1010210,35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5079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2576956,19</w:t>
            </w:r>
          </w:p>
        </w:tc>
      </w:tr>
      <w:tr w:rsidR="00552910" w:rsidRPr="00EC49B6" w14:paraId="32F71A2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8242F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F368B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1010210,37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82B2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2576956,95</w:t>
            </w:r>
          </w:p>
        </w:tc>
      </w:tr>
      <w:tr w:rsidR="00552910" w:rsidRPr="00EC49B6" w14:paraId="15D53CA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CB36F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D34F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A37BE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2576956,86</w:t>
            </w:r>
          </w:p>
        </w:tc>
      </w:tr>
      <w:tr w:rsidR="00552910" w:rsidRPr="00EC49B6" w14:paraId="2EA6A8D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840C6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DBFD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90089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2576956,76</w:t>
            </w:r>
          </w:p>
        </w:tc>
      </w:tr>
      <w:tr w:rsidR="00552910" w:rsidRPr="00EC49B6" w14:paraId="4333F16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AA79F4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86:02:1001001:2004/ЧЗУ11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969E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4376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1CCB895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AC0AC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9EBC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1010198,90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A1DD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2576538,35</w:t>
            </w:r>
          </w:p>
        </w:tc>
      </w:tr>
      <w:tr w:rsidR="00552910" w:rsidRPr="00EC49B6" w14:paraId="2E95D9E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60A9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646C7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A33E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2576549,20</w:t>
            </w:r>
          </w:p>
        </w:tc>
      </w:tr>
      <w:tr w:rsidR="00552910" w:rsidRPr="00EC49B6" w14:paraId="6112AF3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5D4852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04D8A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1010198,24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F91E7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2576577,58</w:t>
            </w:r>
          </w:p>
        </w:tc>
      </w:tr>
      <w:tr w:rsidR="00552910" w:rsidRPr="00EC49B6" w14:paraId="3EFFDC2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4D8D8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E63D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DF8BB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2576638,02</w:t>
            </w:r>
          </w:p>
        </w:tc>
      </w:tr>
      <w:tr w:rsidR="00552910" w:rsidRPr="00EC49B6" w14:paraId="606EBBE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AE65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662CE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D5B4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2576668,30</w:t>
            </w:r>
          </w:p>
        </w:tc>
      </w:tr>
      <w:tr w:rsidR="00552910" w:rsidRPr="00EC49B6" w14:paraId="7A5F5B2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32C642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0B7C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1010202,61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BE5F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2576691,38</w:t>
            </w:r>
          </w:p>
        </w:tc>
      </w:tr>
      <w:tr w:rsidR="00552910" w:rsidRPr="00EC49B6" w14:paraId="53925D2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7387B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D474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1010205,55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7D1B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2576705,95</w:t>
            </w:r>
          </w:p>
        </w:tc>
      </w:tr>
      <w:tr w:rsidR="00552910" w:rsidRPr="00EC49B6" w14:paraId="580B7A8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10C3C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88D89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1010203,61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EAB41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2576735,34</w:t>
            </w:r>
          </w:p>
        </w:tc>
      </w:tr>
      <w:tr w:rsidR="00552910" w:rsidRPr="00EC49B6" w14:paraId="7B28E95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B691C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74A4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1010195,83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D46B6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2576835,28</w:t>
            </w:r>
          </w:p>
        </w:tc>
      </w:tr>
      <w:tr w:rsidR="00552910" w:rsidRPr="00EC49B6" w14:paraId="322DC04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B8BAA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106E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1010179,39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732A6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2576836,03</w:t>
            </w:r>
          </w:p>
        </w:tc>
      </w:tr>
      <w:tr w:rsidR="00552910" w:rsidRPr="00EC49B6" w14:paraId="679482F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03632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4F13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1010180,27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BACE9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2576815,86</w:t>
            </w:r>
          </w:p>
        </w:tc>
      </w:tr>
      <w:tr w:rsidR="00552910" w:rsidRPr="00EC49B6" w14:paraId="5BB64E9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7157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38DF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1010182,28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DA17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2576788,13</w:t>
            </w:r>
          </w:p>
        </w:tc>
      </w:tr>
      <w:tr w:rsidR="00552910" w:rsidRPr="00EC49B6" w14:paraId="2DC806B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BF2C0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BD314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1010182,95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17F96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2576749,23</w:t>
            </w:r>
          </w:p>
        </w:tc>
      </w:tr>
      <w:tr w:rsidR="00552910" w:rsidRPr="00EC49B6" w14:paraId="00C0B66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DB65E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57A4F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1010181,11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6076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2576721,35</w:t>
            </w:r>
          </w:p>
        </w:tc>
      </w:tr>
      <w:tr w:rsidR="00552910" w:rsidRPr="00EC49B6" w14:paraId="6CC5CE8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C224A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9612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3F62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2576696,11</w:t>
            </w:r>
          </w:p>
        </w:tc>
      </w:tr>
      <w:tr w:rsidR="00552910" w:rsidRPr="00EC49B6" w14:paraId="5409849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B907D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366E2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2C717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2576670,35</w:t>
            </w:r>
          </w:p>
        </w:tc>
      </w:tr>
      <w:tr w:rsidR="00552910" w:rsidRPr="00EC49B6" w14:paraId="39438A5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31AF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3669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8A21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2576638,19</w:t>
            </w:r>
          </w:p>
        </w:tc>
      </w:tr>
      <w:tr w:rsidR="00552910" w:rsidRPr="00EC49B6" w14:paraId="2295D93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1EE2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F393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764D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2576577,34</w:t>
            </w:r>
          </w:p>
        </w:tc>
      </w:tr>
      <w:tr w:rsidR="00552910" w:rsidRPr="00EC49B6" w14:paraId="2255AB1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9BB338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B58B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C4008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2576549,08</w:t>
            </w:r>
          </w:p>
        </w:tc>
      </w:tr>
      <w:tr w:rsidR="00552910" w:rsidRPr="00EC49B6" w14:paraId="0A28100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B92507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26231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1D5A9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2576539,57</w:t>
            </w:r>
          </w:p>
        </w:tc>
      </w:tr>
      <w:tr w:rsidR="00552910" w:rsidRPr="00EC49B6" w14:paraId="3F515F3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DFC45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08A8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1010196,89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21F8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2576296,93</w:t>
            </w:r>
          </w:p>
        </w:tc>
      </w:tr>
      <w:tr w:rsidR="00552910" w:rsidRPr="00EC49B6" w14:paraId="1CF1E66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FBE2C3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B37A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1010201,07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7C9F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2576297,27</w:t>
            </w:r>
          </w:p>
        </w:tc>
      </w:tr>
      <w:tr w:rsidR="00552910" w:rsidRPr="00EC49B6" w14:paraId="5AF8AC2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2175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A5BF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B0E2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2576379,04</w:t>
            </w:r>
          </w:p>
        </w:tc>
      </w:tr>
      <w:tr w:rsidR="00552910" w:rsidRPr="00EC49B6" w14:paraId="0661D17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F064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5BAF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568F3E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2576405,25</w:t>
            </w:r>
          </w:p>
        </w:tc>
      </w:tr>
      <w:tr w:rsidR="00552910" w:rsidRPr="00EC49B6" w14:paraId="0C364B3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AE89D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E9F5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89D82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2576462,00</w:t>
            </w:r>
          </w:p>
        </w:tc>
      </w:tr>
      <w:tr w:rsidR="00552910" w:rsidRPr="00EC49B6" w14:paraId="4D0818C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9EFC7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B640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1010197,76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C267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2576490,76</w:t>
            </w:r>
          </w:p>
        </w:tc>
      </w:tr>
      <w:tr w:rsidR="00552910" w:rsidRPr="00EC49B6" w14:paraId="5100881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AAC186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3146D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1010198,82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787A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2576534,85</w:t>
            </w:r>
          </w:p>
        </w:tc>
      </w:tr>
      <w:tr w:rsidR="00552910" w:rsidRPr="00EC49B6" w14:paraId="5639174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72DE4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C571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9B63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2576536,07</w:t>
            </w:r>
          </w:p>
        </w:tc>
      </w:tr>
      <w:tr w:rsidR="00552910" w:rsidRPr="00EC49B6" w14:paraId="49154AF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73E0B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4293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1010170,74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0E77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2576490,47</w:t>
            </w:r>
          </w:p>
        </w:tc>
      </w:tr>
      <w:tr w:rsidR="00552910" w:rsidRPr="00EC49B6" w14:paraId="4B1B727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0EA628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D31C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F668B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2576461,24</w:t>
            </w:r>
          </w:p>
        </w:tc>
      </w:tr>
      <w:tr w:rsidR="00552910" w:rsidRPr="00EC49B6" w14:paraId="046BFE0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7033E7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7FF8A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73ED8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2576405,05</w:t>
            </w:r>
          </w:p>
        </w:tc>
      </w:tr>
      <w:tr w:rsidR="00552910" w:rsidRPr="00EC49B6" w14:paraId="14E21D6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DFC3B6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0801D3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EC7F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2576357,14</w:t>
            </w:r>
          </w:p>
        </w:tc>
      </w:tr>
      <w:tr w:rsidR="00552910" w:rsidRPr="00EC49B6" w14:paraId="7E7AB6B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18F66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4980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1010175,43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D80D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2576348,64</w:t>
            </w:r>
          </w:p>
        </w:tc>
      </w:tr>
      <w:tr w:rsidR="00552910" w:rsidRPr="00EC49B6" w14:paraId="2390411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4C1883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9477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C041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2576541,43</w:t>
            </w:r>
          </w:p>
        </w:tc>
      </w:tr>
      <w:tr w:rsidR="00552910" w:rsidRPr="00EC49B6" w14:paraId="7955029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01D29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CC1F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EC110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2576544,85</w:t>
            </w:r>
          </w:p>
        </w:tc>
      </w:tr>
      <w:tr w:rsidR="00552910" w:rsidRPr="00EC49B6" w14:paraId="4755DB1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D505F2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5F12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685A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2576728,50</w:t>
            </w:r>
          </w:p>
        </w:tc>
      </w:tr>
      <w:tr w:rsidR="00552910" w:rsidRPr="00EC49B6" w14:paraId="726E0F5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C2989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6471C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6ED8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2576837,58</w:t>
            </w:r>
          </w:p>
        </w:tc>
      </w:tr>
      <w:tr w:rsidR="00552910" w:rsidRPr="00EC49B6" w14:paraId="6DB3E70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34E79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9A226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2710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2576837,98</w:t>
            </w:r>
          </w:p>
        </w:tc>
      </w:tr>
      <w:tr w:rsidR="00552910" w:rsidRPr="00EC49B6" w14:paraId="2A33FF4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9B34C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847A0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1010134,18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4B136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2576798,08</w:t>
            </w:r>
          </w:p>
        </w:tc>
      </w:tr>
      <w:tr w:rsidR="00552910" w:rsidRPr="00EC49B6" w14:paraId="7EB40F4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7D43A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CAA6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56D8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2576748,63</w:t>
            </w:r>
          </w:p>
        </w:tc>
      </w:tr>
      <w:tr w:rsidR="00552910" w:rsidRPr="00EC49B6" w14:paraId="0933BE4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CBA2D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D6879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1010127,50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10BD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2576701,69</w:t>
            </w:r>
          </w:p>
        </w:tc>
      </w:tr>
      <w:tr w:rsidR="00552910" w:rsidRPr="00EC49B6" w14:paraId="11279CE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1875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692D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1010126,69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09F5C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2576672,04</w:t>
            </w:r>
          </w:p>
        </w:tc>
      </w:tr>
      <w:tr w:rsidR="00552910" w:rsidRPr="00EC49B6" w14:paraId="7054723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7BB252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8E38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1010125,83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21B6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2576615,05</w:t>
            </w:r>
          </w:p>
        </w:tc>
      </w:tr>
      <w:tr w:rsidR="00552910" w:rsidRPr="00EC49B6" w14:paraId="0E0C838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2AF8A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517EF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1010123,13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8128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2576551,30</w:t>
            </w:r>
          </w:p>
        </w:tc>
      </w:tr>
      <w:tr w:rsidR="00552910" w:rsidRPr="00EC49B6" w14:paraId="1170710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1E0A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73E61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1010122,40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4FE77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2576541,82</w:t>
            </w:r>
          </w:p>
        </w:tc>
      </w:tr>
      <w:tr w:rsidR="00552910" w:rsidRPr="00EC49B6" w14:paraId="073BFB0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1AD63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C287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1006606,33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CE23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2577482,25</w:t>
            </w:r>
          </w:p>
        </w:tc>
      </w:tr>
      <w:tr w:rsidR="00552910" w:rsidRPr="00EC49B6" w14:paraId="569733B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31AA2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CF2F2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1006576,83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5053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2577475,59</w:t>
            </w:r>
          </w:p>
        </w:tc>
      </w:tr>
      <w:tr w:rsidR="00552910" w:rsidRPr="00EC49B6" w14:paraId="65CB1F6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1A7CF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CD10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1006564,04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0BE1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2577469,01</w:t>
            </w:r>
          </w:p>
        </w:tc>
      </w:tr>
      <w:tr w:rsidR="00552910" w:rsidRPr="00EC49B6" w14:paraId="7D92380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C7FB71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9FA1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1006563,97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069B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2577470,98</w:t>
            </w:r>
          </w:p>
        </w:tc>
      </w:tr>
      <w:tr w:rsidR="00552910" w:rsidRPr="00EC49B6" w14:paraId="5E1F023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D7BE9C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C4B96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1006561,78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0AA3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2577471,16</w:t>
            </w:r>
          </w:p>
        </w:tc>
      </w:tr>
      <w:tr w:rsidR="00552910" w:rsidRPr="00EC49B6" w14:paraId="45CFAE7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6A5E5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5E9B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1006555,54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78AE9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2577313,85</w:t>
            </w:r>
          </w:p>
        </w:tc>
      </w:tr>
      <w:tr w:rsidR="00552910" w:rsidRPr="00EC49B6" w14:paraId="186B9CC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B65584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F9AE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1006554,24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A0DD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2577280,28</w:t>
            </w:r>
          </w:p>
        </w:tc>
      </w:tr>
      <w:tr w:rsidR="00552910" w:rsidRPr="00EC49B6" w14:paraId="0B1469B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36B75E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9734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1006553,41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D074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2577258,89</w:t>
            </w:r>
          </w:p>
        </w:tc>
      </w:tr>
      <w:tr w:rsidR="00552910" w:rsidRPr="00EC49B6" w14:paraId="7807064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92779A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73BB8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1006553,35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EE60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2577257,38</w:t>
            </w:r>
          </w:p>
        </w:tc>
      </w:tr>
      <w:tr w:rsidR="00552910" w:rsidRPr="00EC49B6" w14:paraId="5778963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88C5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158A9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1006552,91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72BA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2577246,19</w:t>
            </w:r>
          </w:p>
        </w:tc>
      </w:tr>
      <w:tr w:rsidR="00552910" w:rsidRPr="00EC49B6" w14:paraId="1981111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827B09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AD9CC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1006561,04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64E3B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2577270,60</w:t>
            </w:r>
          </w:p>
        </w:tc>
      </w:tr>
      <w:tr w:rsidR="00552910" w:rsidRPr="00EC49B6" w14:paraId="34476B2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7973E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5F2E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1006568,89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7540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2577464,47</w:t>
            </w:r>
          </w:p>
        </w:tc>
      </w:tr>
      <w:tr w:rsidR="00552910" w:rsidRPr="00EC49B6" w14:paraId="3CF4971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2E7A35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7151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989908,99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6133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2577131,52</w:t>
            </w:r>
          </w:p>
        </w:tc>
      </w:tr>
      <w:tr w:rsidR="00552910" w:rsidRPr="00EC49B6" w14:paraId="7D074EC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E5630F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A150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989893,99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8B675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2577123,49</w:t>
            </w:r>
          </w:p>
        </w:tc>
      </w:tr>
      <w:tr w:rsidR="00552910" w:rsidRPr="00EC49B6" w14:paraId="47C2948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66765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D6FB9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989843,03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F7E9F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2577097,01</w:t>
            </w:r>
          </w:p>
        </w:tc>
      </w:tr>
      <w:tr w:rsidR="00552910" w:rsidRPr="00EC49B6" w14:paraId="6619043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EC930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49F1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989830,00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AB392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2577061,98</w:t>
            </w:r>
          </w:p>
        </w:tc>
      </w:tr>
      <w:tr w:rsidR="00552910" w:rsidRPr="00EC49B6" w14:paraId="44ADA55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8C466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8D30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989834,21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804A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2577056,68</w:t>
            </w:r>
          </w:p>
        </w:tc>
      </w:tr>
      <w:tr w:rsidR="00552910" w:rsidRPr="00EC49B6" w14:paraId="727F20A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4AD9D0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6DF0E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989852,34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BED1B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2577086,64</w:t>
            </w:r>
          </w:p>
        </w:tc>
      </w:tr>
      <w:tr w:rsidR="00552910" w:rsidRPr="00EC49B6" w14:paraId="07980BE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213BC9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35FF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989912,59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87C4D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2577122,10</w:t>
            </w:r>
          </w:p>
        </w:tc>
      </w:tr>
      <w:tr w:rsidR="00552910" w:rsidRPr="00EC49B6" w14:paraId="7F2A541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0D90E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7CF5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989913,71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D061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2577122,73</w:t>
            </w:r>
          </w:p>
        </w:tc>
      </w:tr>
      <w:tr w:rsidR="00552910" w:rsidRPr="00EC49B6" w14:paraId="10A3758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5E936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E14F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1010178,81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A81E6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2576896,02</w:t>
            </w:r>
          </w:p>
        </w:tc>
      </w:tr>
      <w:tr w:rsidR="00552910" w:rsidRPr="00EC49B6" w14:paraId="602691D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9E10F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165F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1010178,55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4C961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2576867,80</w:t>
            </w:r>
          </w:p>
        </w:tc>
      </w:tr>
      <w:tr w:rsidR="00552910" w:rsidRPr="00EC49B6" w14:paraId="5220DA0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B613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072A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1010179,19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F0A6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2576840,71</w:t>
            </w:r>
          </w:p>
        </w:tc>
      </w:tr>
      <w:tr w:rsidR="00552910" w:rsidRPr="00EC49B6" w14:paraId="698915E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15953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EAF2F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1010179,24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783B5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2576839,55</w:t>
            </w:r>
          </w:p>
        </w:tc>
      </w:tr>
      <w:tr w:rsidR="00552910" w:rsidRPr="00EC49B6" w14:paraId="5534B99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B1A199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543A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1010195,56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5DC3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2576838,81</w:t>
            </w:r>
          </w:p>
        </w:tc>
      </w:tr>
      <w:tr w:rsidR="00552910" w:rsidRPr="00EC49B6" w14:paraId="3D64817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C1D4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0F438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1010194,70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2B54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2576849,81</w:t>
            </w:r>
          </w:p>
        </w:tc>
      </w:tr>
      <w:tr w:rsidR="00552910" w:rsidRPr="00EC49B6" w14:paraId="2C403C1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3C7E6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DA44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1010191,72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82D55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2576888,10</w:t>
            </w:r>
          </w:p>
        </w:tc>
      </w:tr>
      <w:tr w:rsidR="00552910" w:rsidRPr="00EC49B6" w14:paraId="3E41804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74DCFA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2485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1010191,72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100F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2576888,15</w:t>
            </w:r>
          </w:p>
        </w:tc>
      </w:tr>
      <w:tr w:rsidR="00552910" w:rsidRPr="00EC49B6" w14:paraId="448F79A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E3D0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BC15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1010191,46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9F6F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2576891,62</w:t>
            </w:r>
          </w:p>
        </w:tc>
      </w:tr>
      <w:tr w:rsidR="00552910" w:rsidRPr="00EC49B6" w14:paraId="11CFF34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F3C13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н677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BF49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1010191,15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6BCE2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2576895,46</w:t>
            </w:r>
          </w:p>
        </w:tc>
      </w:tr>
      <w:tr w:rsidR="00552910" w:rsidRPr="00EC49B6" w14:paraId="5E6632D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B4A7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7BBF7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1010183,20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6D912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2576895,82</w:t>
            </w:r>
          </w:p>
        </w:tc>
      </w:tr>
      <w:tr w:rsidR="00552910" w:rsidRPr="00EC49B6" w14:paraId="335228F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BA8D9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D5FD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1010182,63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781F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2576895,84</w:t>
            </w:r>
          </w:p>
        </w:tc>
      </w:tr>
      <w:tr w:rsidR="00552910" w:rsidRPr="00EC49B6" w14:paraId="6B29DDE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FB72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5594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1010180,62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C238EC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2576895,93</w:t>
            </w:r>
          </w:p>
        </w:tc>
      </w:tr>
      <w:tr w:rsidR="00552910" w:rsidRPr="00EC49B6" w14:paraId="7E5A6C7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32F7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4086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1010180,27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6E4B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2576895,95</w:t>
            </w:r>
          </w:p>
        </w:tc>
      </w:tr>
      <w:tr w:rsidR="00552910" w:rsidRPr="00EC49B6" w14:paraId="70AEB54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E00D1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6576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1010114,69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746E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2576463,55</w:t>
            </w:r>
          </w:p>
        </w:tc>
      </w:tr>
      <w:tr w:rsidR="00552910" w:rsidRPr="00EC49B6" w14:paraId="625D77B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96E16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F7069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686F47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2576467,56</w:t>
            </w:r>
          </w:p>
        </w:tc>
      </w:tr>
      <w:tr w:rsidR="00552910" w:rsidRPr="00EC49B6" w14:paraId="3F6CC1E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6C64BF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5D548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811E1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2576467,70</w:t>
            </w:r>
          </w:p>
        </w:tc>
      </w:tr>
      <w:tr w:rsidR="00552910" w:rsidRPr="00EC49B6" w14:paraId="2828FD4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A57C1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B23A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1010125,11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782B7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2576480,78</w:t>
            </w:r>
          </w:p>
        </w:tc>
      </w:tr>
      <w:tr w:rsidR="00552910" w:rsidRPr="00EC49B6" w14:paraId="24D4361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886B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9E37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BF4C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2576537,18</w:t>
            </w:r>
          </w:p>
        </w:tc>
      </w:tr>
      <w:tr w:rsidR="00552910" w:rsidRPr="00EC49B6" w14:paraId="073C114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C2C7F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1110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C5D2F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2576537,93</w:t>
            </w:r>
          </w:p>
        </w:tc>
      </w:tr>
      <w:tr w:rsidR="00552910" w:rsidRPr="00EC49B6" w14:paraId="0803F33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66F6A7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B5549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1010122,14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E70DA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2576538,32</w:t>
            </w:r>
          </w:p>
        </w:tc>
      </w:tr>
      <w:tr w:rsidR="00552910" w:rsidRPr="00EC49B6" w14:paraId="3D56F49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A95A71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382D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1010121,05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25CD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2576524,08</w:t>
            </w:r>
          </w:p>
        </w:tc>
      </w:tr>
      <w:tr w:rsidR="00552910" w:rsidRPr="00EC49B6" w14:paraId="0F05528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BF241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BD88B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1010118,16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32C0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2576499,89</w:t>
            </w:r>
          </w:p>
        </w:tc>
      </w:tr>
      <w:tr w:rsidR="00552910" w:rsidRPr="00EC49B6" w14:paraId="5280058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3CD1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2F93A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1010115,20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40AE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2576473,58</w:t>
            </w:r>
          </w:p>
        </w:tc>
      </w:tr>
      <w:tr w:rsidR="00552910" w:rsidRPr="00EC49B6" w14:paraId="4E98085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46213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8638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1010800,73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53C1F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2577028,29</w:t>
            </w:r>
          </w:p>
        </w:tc>
      </w:tr>
      <w:tr w:rsidR="00552910" w:rsidRPr="00EC49B6" w14:paraId="0D0AE2B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984B8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B7A6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1010791,90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69486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2577013,10</w:t>
            </w:r>
          </w:p>
        </w:tc>
      </w:tr>
      <w:tr w:rsidR="00552910" w:rsidRPr="00EC49B6" w14:paraId="1B8013A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5A978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8577A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1010807,02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4C204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2577003,42</w:t>
            </w:r>
          </w:p>
        </w:tc>
      </w:tr>
      <w:tr w:rsidR="00552910" w:rsidRPr="00EC49B6" w14:paraId="69D9DD9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B7DA47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E1C0E3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599C9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2576982,66</w:t>
            </w:r>
          </w:p>
        </w:tc>
      </w:tr>
      <w:tr w:rsidR="00552910" w:rsidRPr="00EC49B6" w14:paraId="7C1417B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616F0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1B07B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04CC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2576990,08</w:t>
            </w:r>
          </w:p>
        </w:tc>
      </w:tr>
      <w:tr w:rsidR="00552910" w:rsidRPr="00EC49B6" w14:paraId="7635DCE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9DF76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CEA8B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2C01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2576995,86</w:t>
            </w:r>
          </w:p>
        </w:tc>
      </w:tr>
      <w:tr w:rsidR="00552910" w:rsidRPr="00EC49B6" w14:paraId="0F040B1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B68AE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E87B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C8C3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2577000,68</w:t>
            </w:r>
          </w:p>
        </w:tc>
      </w:tr>
      <w:tr w:rsidR="00552910" w:rsidRPr="00EC49B6" w14:paraId="7E6D71B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92B253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40567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432EF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2577004,49</w:t>
            </w:r>
          </w:p>
        </w:tc>
      </w:tr>
      <w:tr w:rsidR="00552910" w:rsidRPr="00EC49B6" w14:paraId="16FFFE3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7AFD4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6E1D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1010794,52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7CDB8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2577011,79</w:t>
            </w:r>
          </w:p>
        </w:tc>
      </w:tr>
      <w:tr w:rsidR="00552910" w:rsidRPr="00EC49B6" w14:paraId="26A4C3E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5C7D1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ADC5D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1010803,21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8B72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2577026,45</w:t>
            </w:r>
          </w:p>
        </w:tc>
      </w:tr>
      <w:tr w:rsidR="00552910" w:rsidRPr="00EC49B6" w14:paraId="3E55200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9FC76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4E36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1010825,45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7F2FA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2577015,28</w:t>
            </w:r>
          </w:p>
        </w:tc>
      </w:tr>
      <w:tr w:rsidR="00552910" w:rsidRPr="00EC49B6" w14:paraId="0525CEE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BB2D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C0CF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E12A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2577003,45</w:t>
            </w:r>
          </w:p>
        </w:tc>
      </w:tr>
      <w:tr w:rsidR="00552910" w:rsidRPr="00EC49B6" w14:paraId="1403104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7E26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881B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929FA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2577000,16</w:t>
            </w:r>
          </w:p>
        </w:tc>
      </w:tr>
      <w:tr w:rsidR="00552910" w:rsidRPr="00EC49B6" w14:paraId="6A93846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4942D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A341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2564A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2576996,74</w:t>
            </w:r>
          </w:p>
        </w:tc>
      </w:tr>
      <w:tr w:rsidR="00552910" w:rsidRPr="00EC49B6" w14:paraId="77A34A2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84A67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5FB0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6FECA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2576993,61</w:t>
            </w:r>
          </w:p>
        </w:tc>
      </w:tr>
      <w:tr w:rsidR="00552910" w:rsidRPr="00EC49B6" w14:paraId="1AF35EA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E61A3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CEED9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7DAA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2576989,01</w:t>
            </w:r>
          </w:p>
        </w:tc>
      </w:tr>
      <w:tr w:rsidR="00552910" w:rsidRPr="00EC49B6" w14:paraId="49808DD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5839A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DBDA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620C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2576986,59</w:t>
            </w:r>
          </w:p>
        </w:tc>
      </w:tr>
      <w:tr w:rsidR="00552910" w:rsidRPr="00EC49B6" w14:paraId="27FEF4B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3CD82C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2031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053C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2576984,18</w:t>
            </w:r>
          </w:p>
        </w:tc>
      </w:tr>
      <w:tr w:rsidR="00552910" w:rsidRPr="00EC49B6" w14:paraId="4572AB8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FFC9A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E8FB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1010826,17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161D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2576981,59</w:t>
            </w:r>
          </w:p>
        </w:tc>
      </w:tr>
      <w:tr w:rsidR="00552910" w:rsidRPr="00EC49B6" w14:paraId="3C1792C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2AE28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740833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1010824,07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F6EE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2576944,61</w:t>
            </w:r>
          </w:p>
        </w:tc>
      </w:tr>
      <w:tr w:rsidR="00552910" w:rsidRPr="00EC49B6" w14:paraId="5FFE9A7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67F5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4120D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1010830,71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795919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2576960,08</w:t>
            </w:r>
          </w:p>
        </w:tc>
      </w:tr>
      <w:tr w:rsidR="00552910" w:rsidRPr="00EC49B6" w14:paraId="4E0EB0B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578541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3FE6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1010833,23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26880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2576974,22</w:t>
            </w:r>
          </w:p>
        </w:tc>
      </w:tr>
      <w:tr w:rsidR="00552910" w:rsidRPr="00EC49B6" w14:paraId="11A739D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49E0C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4FE1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1010828,13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9484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2577022,44</w:t>
            </w:r>
          </w:p>
        </w:tc>
      </w:tr>
      <w:tr w:rsidR="00552910" w:rsidRPr="00EC49B6" w14:paraId="1173581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7635E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A285E3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B35F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2576841,10</w:t>
            </w:r>
          </w:p>
        </w:tc>
      </w:tr>
      <w:tr w:rsidR="00552910" w:rsidRPr="00EC49B6" w14:paraId="4E2F52D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08550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B20C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1010146,60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A80E0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2576867,23</w:t>
            </w:r>
          </w:p>
        </w:tc>
      </w:tr>
      <w:tr w:rsidR="00552910" w:rsidRPr="00EC49B6" w14:paraId="2A86A08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88A380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9465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1010147,30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0C438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2576897,39</w:t>
            </w:r>
          </w:p>
        </w:tc>
      </w:tr>
      <w:tr w:rsidR="00552910" w:rsidRPr="00EC49B6" w14:paraId="2D6010C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9C92D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ED80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1010138,58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56A0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2576897,78</w:t>
            </w:r>
          </w:p>
        </w:tc>
      </w:tr>
      <w:tr w:rsidR="00552910" w:rsidRPr="00EC49B6" w14:paraId="06F2164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96F7D2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210E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2783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2576892,11</w:t>
            </w:r>
          </w:p>
        </w:tc>
      </w:tr>
      <w:tr w:rsidR="00552910" w:rsidRPr="00EC49B6" w14:paraId="47202AA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4C6F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68843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A6052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2576841,48</w:t>
            </w:r>
          </w:p>
        </w:tc>
      </w:tr>
      <w:tr w:rsidR="00552910" w:rsidRPr="00EC49B6" w14:paraId="5115314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811AD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4836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989983,85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59FB9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2577195,75</w:t>
            </w:r>
          </w:p>
        </w:tc>
      </w:tr>
      <w:tr w:rsidR="00552910" w:rsidRPr="00EC49B6" w14:paraId="6C53817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510932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EA94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989980,42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D499E8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2577194,11</w:t>
            </w:r>
          </w:p>
        </w:tc>
      </w:tr>
      <w:tr w:rsidR="00552910" w:rsidRPr="00EC49B6" w14:paraId="48036B7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9AF66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5EB48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989986,57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56839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2577181,97</w:t>
            </w:r>
          </w:p>
        </w:tc>
      </w:tr>
      <w:tr w:rsidR="00552910" w:rsidRPr="00EC49B6" w14:paraId="6AE43B1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63E50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9F64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989982,36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E4F6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2577179,84</w:t>
            </w:r>
          </w:p>
        </w:tc>
      </w:tr>
      <w:tr w:rsidR="00552910" w:rsidRPr="00EC49B6" w14:paraId="5CE02A5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0BB28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15A7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989986,47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4BC74F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2577172,00</w:t>
            </w:r>
          </w:p>
        </w:tc>
      </w:tr>
      <w:tr w:rsidR="00552910" w:rsidRPr="00EC49B6" w14:paraId="54E0FDA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EC4C9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6D97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989959,75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47C1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2577157,90</w:t>
            </w:r>
          </w:p>
        </w:tc>
      </w:tr>
      <w:tr w:rsidR="00552910" w:rsidRPr="00EC49B6" w14:paraId="5769434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66ECE4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EC238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989959,55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1BD28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2577153,63</w:t>
            </w:r>
          </w:p>
        </w:tc>
      </w:tr>
      <w:tr w:rsidR="00552910" w:rsidRPr="00EC49B6" w14:paraId="62FDCFC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C464B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CEA9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989967,76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3890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2577153,26</w:t>
            </w:r>
          </w:p>
        </w:tc>
      </w:tr>
      <w:tr w:rsidR="00552910" w:rsidRPr="00EC49B6" w14:paraId="2BC56B3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E18C8F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E2134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989997,41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70B68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2577170,00</w:t>
            </w:r>
          </w:p>
        </w:tc>
      </w:tr>
      <w:tr w:rsidR="00552910" w:rsidRPr="00EC49B6" w14:paraId="57B607F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FB022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1E23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1010196,45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3844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2576895,24</w:t>
            </w:r>
          </w:p>
        </w:tc>
      </w:tr>
      <w:tr w:rsidR="00552910" w:rsidRPr="00EC49B6" w14:paraId="152A331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D5C14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910B8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1010196,70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752C1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2576891,40</w:t>
            </w:r>
          </w:p>
        </w:tc>
      </w:tr>
      <w:tr w:rsidR="00552910" w:rsidRPr="00EC49B6" w14:paraId="7E01CB5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EF7026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23E55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1010196,70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22E0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2576891,35</w:t>
            </w:r>
          </w:p>
        </w:tc>
      </w:tr>
      <w:tr w:rsidR="00552910" w:rsidRPr="00EC49B6" w14:paraId="0135E5F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5E1DAF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49AD9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1010196,95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394094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2576887,87</w:t>
            </w:r>
          </w:p>
        </w:tc>
      </w:tr>
      <w:tr w:rsidR="00552910" w:rsidRPr="00EC49B6" w14:paraId="587689B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BC39B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392E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1010196,95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CBB8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2576887,82</w:t>
            </w:r>
          </w:p>
        </w:tc>
      </w:tr>
      <w:tr w:rsidR="00552910" w:rsidRPr="00EC49B6" w14:paraId="65A69CB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68E4F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C8CE4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43162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2576838,58</w:t>
            </w:r>
          </w:p>
        </w:tc>
      </w:tr>
      <w:tr w:rsidR="00552910" w:rsidRPr="00EC49B6" w14:paraId="65CE192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3D71C6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6A7C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1010206,31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41CFC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2576838,32</w:t>
            </w:r>
          </w:p>
        </w:tc>
      </w:tr>
      <w:tr w:rsidR="00552910" w:rsidRPr="00EC49B6" w14:paraId="52C2FAF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EA7EF0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B8964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1010206,17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DB290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2576841,61</w:t>
            </w:r>
          </w:p>
        </w:tc>
      </w:tr>
      <w:tr w:rsidR="00552910" w:rsidRPr="00EC49B6" w14:paraId="6070AAE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D23B43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C6A3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1010205,56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863A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2576867,92</w:t>
            </w:r>
          </w:p>
        </w:tc>
      </w:tr>
      <w:tr w:rsidR="00552910" w:rsidRPr="00EC49B6" w14:paraId="2EFDA1D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D5837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5AF6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1010205,81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8B626D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2576894,83</w:t>
            </w:r>
          </w:p>
        </w:tc>
      </w:tr>
      <w:tr w:rsidR="00552910" w:rsidRPr="00EC49B6" w14:paraId="6422C03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33749E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1A88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992238,38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0378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2578457,46</w:t>
            </w:r>
          </w:p>
        </w:tc>
      </w:tr>
      <w:tr w:rsidR="00552910" w:rsidRPr="00EC49B6" w14:paraId="4C4CE86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43561E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FA169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992237,02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425F4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2578454,36</w:t>
            </w:r>
          </w:p>
        </w:tc>
      </w:tr>
      <w:tr w:rsidR="00552910" w:rsidRPr="00EC49B6" w14:paraId="0DB998E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D7C7C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B5A6F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992237,51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D418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2578453,02</w:t>
            </w:r>
          </w:p>
        </w:tc>
      </w:tr>
      <w:tr w:rsidR="00552910" w:rsidRPr="00EC49B6" w14:paraId="24C6A66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42C0C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F776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992258,86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85EC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2578397,81</w:t>
            </w:r>
          </w:p>
        </w:tc>
      </w:tr>
      <w:tr w:rsidR="00552910" w:rsidRPr="00EC49B6" w14:paraId="34E1F59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3EB91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4300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992264,25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6FD2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2578371,67</w:t>
            </w:r>
          </w:p>
        </w:tc>
      </w:tr>
      <w:tr w:rsidR="00552910" w:rsidRPr="00EC49B6" w14:paraId="6DF558B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982E0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2A798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992258,64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085896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2578369,51</w:t>
            </w:r>
          </w:p>
        </w:tc>
      </w:tr>
      <w:tr w:rsidR="00552910" w:rsidRPr="00EC49B6" w14:paraId="53E89D3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5A0B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68A0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992269,63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CF7C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2578371,91</w:t>
            </w:r>
          </w:p>
        </w:tc>
      </w:tr>
      <w:tr w:rsidR="00552910" w:rsidRPr="00EC49B6" w14:paraId="2D3CF1F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DE4D3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E7F76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992266,04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EEFBC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2578388,39</w:t>
            </w:r>
          </w:p>
        </w:tc>
      </w:tr>
      <w:tr w:rsidR="00552910" w:rsidRPr="00EC49B6" w14:paraId="0504CF2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1B0B7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9478D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992259,73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EC1C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2578409,50</w:t>
            </w:r>
          </w:p>
        </w:tc>
      </w:tr>
      <w:tr w:rsidR="00552910" w:rsidRPr="00EC49B6" w14:paraId="365EC9F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48B76A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532DE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992259,09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148C8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2578411,17</w:t>
            </w:r>
          </w:p>
        </w:tc>
      </w:tr>
      <w:tr w:rsidR="00552910" w:rsidRPr="00EC49B6" w14:paraId="72E678B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D76DCC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40176A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992258,45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3262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2578411,22</w:t>
            </w:r>
          </w:p>
        </w:tc>
      </w:tr>
      <w:tr w:rsidR="00552910" w:rsidRPr="00EC49B6" w14:paraId="52917B1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EB1A8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0951E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992250,03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C5B3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2578433,68</w:t>
            </w:r>
          </w:p>
        </w:tc>
      </w:tr>
      <w:tr w:rsidR="00552910" w:rsidRPr="00EC49B6" w14:paraId="1C211FC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22C64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0BA9A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992247,87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7831F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2578439,32</w:t>
            </w:r>
          </w:p>
        </w:tc>
      </w:tr>
      <w:tr w:rsidR="00552910" w:rsidRPr="00EC49B6" w14:paraId="7B1B3E8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DCDE43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B936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1010206,47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5968E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2576834,80</w:t>
            </w:r>
          </w:p>
        </w:tc>
      </w:tr>
      <w:tr w:rsidR="00552910" w:rsidRPr="00EC49B6" w14:paraId="1E629C7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F3A0F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16F329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F4FB8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2576835,05</w:t>
            </w:r>
          </w:p>
        </w:tc>
      </w:tr>
      <w:tr w:rsidR="00552910" w:rsidRPr="00EC49B6" w14:paraId="2FC00E8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818ADE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5D49E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1010208,62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C16E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2576734,85</w:t>
            </w:r>
          </w:p>
        </w:tc>
      </w:tr>
      <w:tr w:rsidR="00552910" w:rsidRPr="00EC49B6" w14:paraId="7830E95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5F9707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D5C33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1010208,84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31F28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2576731,62</w:t>
            </w:r>
          </w:p>
        </w:tc>
      </w:tr>
      <w:tr w:rsidR="00552910" w:rsidRPr="00EC49B6" w14:paraId="5153083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74D4C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146B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1010209,95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26B16B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2576748,52</w:t>
            </w:r>
          </w:p>
        </w:tc>
      </w:tr>
      <w:tr w:rsidR="00552910" w:rsidRPr="00EC49B6" w14:paraId="252C3D9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96F772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3BFEF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1010209,25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B05EA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2576789,36</w:t>
            </w:r>
          </w:p>
        </w:tc>
      </w:tr>
      <w:tr w:rsidR="00552910" w:rsidRPr="00EC49B6" w14:paraId="78EE450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D433B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75BA89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1010207,22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25F31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2576817,42</w:t>
            </w:r>
          </w:p>
        </w:tc>
      </w:tr>
      <w:tr w:rsidR="00552910" w:rsidRPr="00EC49B6" w14:paraId="5668BB7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7DB8B9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C86FC8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989946,18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932E6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2577150,73</w:t>
            </w:r>
          </w:p>
        </w:tc>
      </w:tr>
      <w:tr w:rsidR="00552910" w:rsidRPr="00EC49B6" w14:paraId="4670907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AED13C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41CBF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989914,52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DD9C53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2577134,02</w:t>
            </w:r>
          </w:p>
        </w:tc>
      </w:tr>
      <w:tr w:rsidR="00552910" w:rsidRPr="00EC49B6" w14:paraId="5052E11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76442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4819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989918,92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0E4AA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2577125,68</w:t>
            </w:r>
          </w:p>
        </w:tc>
      </w:tr>
      <w:tr w:rsidR="00552910" w:rsidRPr="00EC49B6" w14:paraId="51BEA76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9192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A0025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989962,03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866AD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2577150,02</w:t>
            </w:r>
          </w:p>
        </w:tc>
      </w:tr>
      <w:tr w:rsidR="00552910" w:rsidRPr="00EC49B6" w14:paraId="777505B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A28213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08DE5F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990226,84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BBD8B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2575881,28</w:t>
            </w:r>
          </w:p>
        </w:tc>
      </w:tr>
      <w:tr w:rsidR="00552910" w:rsidRPr="00EC49B6" w14:paraId="3ABB943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F68601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3C52D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990226,04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41CF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2575878,02</w:t>
            </w:r>
          </w:p>
        </w:tc>
      </w:tr>
      <w:tr w:rsidR="00552910" w:rsidRPr="00EC49B6" w14:paraId="7834587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93205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17706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990216,74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403B6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2575879,87</w:t>
            </w:r>
          </w:p>
        </w:tc>
      </w:tr>
      <w:tr w:rsidR="00552910" w:rsidRPr="00EC49B6" w14:paraId="4636F57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B32392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н767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C74C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990230,58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8DF366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2575865,72</w:t>
            </w:r>
          </w:p>
        </w:tc>
      </w:tr>
      <w:tr w:rsidR="00552910" w:rsidRPr="00EC49B6" w14:paraId="2ED281B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574C8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C2C70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990236,48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F4D66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2575871,43</w:t>
            </w:r>
          </w:p>
        </w:tc>
      </w:tr>
      <w:tr w:rsidR="00552910" w:rsidRPr="00EC49B6" w14:paraId="6296728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CC62D5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C5DB0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670DB3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2577000,73</w:t>
            </w:r>
          </w:p>
        </w:tc>
      </w:tr>
      <w:tr w:rsidR="00552910" w:rsidRPr="00EC49B6" w14:paraId="1E7216C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B432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BFAB9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1010148,48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BC4A1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2576997,60</w:t>
            </w:r>
          </w:p>
        </w:tc>
      </w:tr>
      <w:tr w:rsidR="00552910" w:rsidRPr="00EC49B6" w14:paraId="5651FC8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9E108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0049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1010153,12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1DEE7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2576997,38</w:t>
            </w:r>
          </w:p>
        </w:tc>
      </w:tr>
      <w:tr w:rsidR="00552910" w:rsidRPr="00EC49B6" w14:paraId="7FA7ADC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251DB2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522B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1010159,51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4E87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2576997,06</w:t>
            </w:r>
          </w:p>
        </w:tc>
      </w:tr>
      <w:tr w:rsidR="00552910" w:rsidRPr="00EC49B6" w14:paraId="0A320E0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EC21A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77338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1010164,86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30036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2576996,81</w:t>
            </w:r>
          </w:p>
        </w:tc>
      </w:tr>
      <w:tr w:rsidR="00552910" w:rsidRPr="00EC49B6" w14:paraId="07BE1B0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D50517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D5254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1010159,05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A778F3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2577000,34</w:t>
            </w:r>
          </w:p>
        </w:tc>
      </w:tr>
      <w:tr w:rsidR="00552910" w:rsidRPr="00EC49B6" w14:paraId="73CB59D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31ED00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01F6E2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1010149,40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0D12D8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2577000,72</w:t>
            </w:r>
          </w:p>
        </w:tc>
      </w:tr>
      <w:tr w:rsidR="00552910" w:rsidRPr="00EC49B6" w14:paraId="3B7059F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42A53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6C8E3A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990213,80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D2721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2575894,60</w:t>
            </w:r>
          </w:p>
        </w:tc>
      </w:tr>
      <w:tr w:rsidR="00552910" w:rsidRPr="00EC49B6" w14:paraId="4185382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039132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9FB92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990208,47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28DB5D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2575889,97</w:t>
            </w:r>
          </w:p>
        </w:tc>
      </w:tr>
      <w:tr w:rsidR="00552910" w:rsidRPr="00EC49B6" w14:paraId="02F71C2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EC7AA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CF224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990220,01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74914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2575887,48</w:t>
            </w:r>
          </w:p>
        </w:tc>
      </w:tr>
      <w:tr w:rsidR="00552910" w:rsidRPr="00EC49B6" w14:paraId="621E398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CFED9B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7F2C5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990220,13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9675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2575888,14</w:t>
            </w:r>
          </w:p>
        </w:tc>
      </w:tr>
      <w:tr w:rsidR="00552910" w:rsidRPr="00EC49B6" w14:paraId="7EA5EF2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C91B8F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D7112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992229,49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5CC6E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2578487,24</w:t>
            </w:r>
          </w:p>
        </w:tc>
      </w:tr>
      <w:tr w:rsidR="00552910" w:rsidRPr="00EC49B6" w14:paraId="1CA23C3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ED5ECD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FEAC2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992225,64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329C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2578485,62</w:t>
            </w:r>
          </w:p>
        </w:tc>
      </w:tr>
      <w:tr w:rsidR="00552910" w:rsidRPr="00EC49B6" w14:paraId="60891D7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ECDD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7F86BF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992227,12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0524E0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2578481,68</w:t>
            </w:r>
          </w:p>
        </w:tc>
      </w:tr>
      <w:tr w:rsidR="00552910" w:rsidRPr="00EC49B6" w14:paraId="7478412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73C48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C0DF5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992231,06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461A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2578483,11</w:t>
            </w:r>
          </w:p>
        </w:tc>
      </w:tr>
      <w:tr w:rsidR="00552910" w:rsidRPr="00EC49B6" w14:paraId="3162CA8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468EE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995DF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B644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2576959,92</w:t>
            </w:r>
          </w:p>
        </w:tc>
      </w:tr>
      <w:tr w:rsidR="00552910" w:rsidRPr="00EC49B6" w14:paraId="46D28A3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600052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D212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0CD8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2576959,16</w:t>
            </w:r>
          </w:p>
        </w:tc>
      </w:tr>
      <w:tr w:rsidR="00552910" w:rsidRPr="00EC49B6" w14:paraId="78B64AA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0D39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453404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1010156,10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D4D9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2576958,73</w:t>
            </w:r>
          </w:p>
        </w:tc>
      </w:tr>
      <w:tr w:rsidR="00552910" w:rsidRPr="00EC49B6" w14:paraId="4887624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45B977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8CE176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1010165,57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565AC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2576958,34</w:t>
            </w:r>
          </w:p>
        </w:tc>
      </w:tr>
      <w:tr w:rsidR="00552910" w:rsidRPr="00EC49B6" w14:paraId="1182B7B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CD2A7B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791A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1010165,59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0720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2576959,07</w:t>
            </w:r>
          </w:p>
        </w:tc>
      </w:tr>
      <w:tr w:rsidR="00552910" w:rsidRPr="00EC49B6" w14:paraId="56370ED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ECD92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F7B63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992242,41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B9460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2578489,31</w:t>
            </w:r>
          </w:p>
        </w:tc>
      </w:tr>
      <w:tr w:rsidR="00552910" w:rsidRPr="00EC49B6" w14:paraId="5F1DB8D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9407E8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A4304F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992242,02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2359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2578489,19</w:t>
            </w:r>
          </w:p>
        </w:tc>
      </w:tr>
      <w:tr w:rsidR="00552910" w:rsidRPr="00EC49B6" w14:paraId="5129DF1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24A23F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152BC9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992235,96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E1971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2578487,20</w:t>
            </w:r>
          </w:p>
        </w:tc>
      </w:tr>
      <w:tr w:rsidR="00552910" w:rsidRPr="00EC49B6" w14:paraId="6ABCFCF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E617E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D4796F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992236,72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76483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2578485,21</w:t>
            </w:r>
          </w:p>
        </w:tc>
      </w:tr>
      <w:tr w:rsidR="00552910" w:rsidRPr="00EC49B6" w14:paraId="645759D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F42205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DEBC4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992243,06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EA15E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2578487,51</w:t>
            </w:r>
          </w:p>
        </w:tc>
      </w:tr>
      <w:tr w:rsidR="00552910" w:rsidRPr="00EC49B6" w14:paraId="3FA0A6B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61F8B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41AA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990168,21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2A879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2575952,78</w:t>
            </w:r>
          </w:p>
        </w:tc>
      </w:tr>
      <w:tr w:rsidR="00552910" w:rsidRPr="00EC49B6" w14:paraId="4D3F514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298D4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1E75B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990174,54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5962CB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2575958,97</w:t>
            </w:r>
          </w:p>
        </w:tc>
      </w:tr>
      <w:tr w:rsidR="00552910" w:rsidRPr="00EC49B6" w14:paraId="747DB62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11D58D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DE556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990167,53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2870D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2575953,56</w:t>
            </w:r>
          </w:p>
        </w:tc>
      </w:tr>
      <w:tr w:rsidR="00552910" w:rsidRPr="00EC49B6" w14:paraId="18EA583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5C2E6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1208D1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989956,04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8D2C5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2577153,80</w:t>
            </w:r>
          </w:p>
        </w:tc>
      </w:tr>
      <w:tr w:rsidR="00552910" w:rsidRPr="00EC49B6" w14:paraId="12069F6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4781E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F5097F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989956,13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1E3FA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2577155,99</w:t>
            </w:r>
          </w:p>
        </w:tc>
      </w:tr>
      <w:tr w:rsidR="00552910" w:rsidRPr="00EC49B6" w14:paraId="744E4C6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31D680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A2C2D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989952,32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CC365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2577153,97</w:t>
            </w:r>
          </w:p>
        </w:tc>
      </w:tr>
      <w:tr w:rsidR="00552910" w:rsidRPr="00EC49B6" w14:paraId="6C402F2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AD6C5B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86:02:0000000:292/ЧЗУ2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6CE34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85768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4773644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55D3F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4DD67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1010198,82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628D4A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2576534,86</w:t>
            </w:r>
          </w:p>
        </w:tc>
      </w:tr>
      <w:tr w:rsidR="00552910" w:rsidRPr="00EC49B6" w14:paraId="558B8EF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DA246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BB3308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1010198,90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4596BD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2576538,34</w:t>
            </w:r>
          </w:p>
        </w:tc>
      </w:tr>
      <w:tr w:rsidR="00552910" w:rsidRPr="00EC49B6" w14:paraId="4002A77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5F894D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C72C0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1010171,91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947BBF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2576539,56</w:t>
            </w:r>
          </w:p>
        </w:tc>
      </w:tr>
      <w:tr w:rsidR="00552910" w:rsidRPr="00EC49B6" w14:paraId="3D2BA03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DFEE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9D635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D436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2576536,08</w:t>
            </w:r>
          </w:p>
        </w:tc>
      </w:tr>
      <w:tr w:rsidR="00552910" w:rsidRPr="00EC49B6" w14:paraId="3D8A465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DAF317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50A160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1010195,83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FCA6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2576835,29</w:t>
            </w:r>
          </w:p>
        </w:tc>
      </w:tr>
      <w:tr w:rsidR="00552910" w:rsidRPr="00EC49B6" w14:paraId="7F81032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CB888A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E5EAEA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1010195,56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601E8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2576838,80</w:t>
            </w:r>
          </w:p>
        </w:tc>
      </w:tr>
      <w:tr w:rsidR="00552910" w:rsidRPr="00EC49B6" w14:paraId="733EAF8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362D9A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24446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1010179,24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05B8D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2576839,54</w:t>
            </w:r>
          </w:p>
        </w:tc>
      </w:tr>
      <w:tr w:rsidR="00552910" w:rsidRPr="00EC49B6" w14:paraId="2F4BD17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6E14B7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C18609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1010179,39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E3EEE6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2576836,04</w:t>
            </w:r>
          </w:p>
        </w:tc>
      </w:tr>
      <w:tr w:rsidR="00552910" w:rsidRPr="00EC49B6" w14:paraId="2A01C46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AAE732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18390B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1010145,00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F54245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2576837,59</w:t>
            </w:r>
          </w:p>
        </w:tc>
      </w:tr>
      <w:tr w:rsidR="00552910" w:rsidRPr="00EC49B6" w14:paraId="5AD79A9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0D7F41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7BAEB7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1010145,18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E741E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2576841,08</w:t>
            </w:r>
          </w:p>
        </w:tc>
      </w:tr>
      <w:tr w:rsidR="00552910" w:rsidRPr="00EC49B6" w14:paraId="338853D2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C53BB0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3AB94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E2F2C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2576841,47</w:t>
            </w:r>
          </w:p>
        </w:tc>
      </w:tr>
      <w:tr w:rsidR="00552910" w:rsidRPr="00EC49B6" w14:paraId="427604E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047A7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6DB765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1010136,31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C5776D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2576837,99</w:t>
            </w:r>
          </w:p>
        </w:tc>
      </w:tr>
      <w:tr w:rsidR="00552910" w:rsidRPr="00EC49B6" w14:paraId="32E2152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4A69E6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18C89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CD5030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2576537,94</w:t>
            </w:r>
          </w:p>
        </w:tc>
      </w:tr>
      <w:tr w:rsidR="00552910" w:rsidRPr="00EC49B6" w14:paraId="5A3149A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651A14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A4F8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7D10EC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2576541,42</w:t>
            </w:r>
          </w:p>
        </w:tc>
      </w:tr>
      <w:tr w:rsidR="00552910" w:rsidRPr="00EC49B6" w14:paraId="3C105CF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FE45A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66057C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1010122,40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14551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2576541,81</w:t>
            </w:r>
          </w:p>
        </w:tc>
      </w:tr>
      <w:tr w:rsidR="00552910" w:rsidRPr="00EC49B6" w14:paraId="0EC7641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ACB70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99D74F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1010122,14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89D8A1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2576538,33</w:t>
            </w:r>
          </w:p>
        </w:tc>
      </w:tr>
      <w:tr w:rsidR="00552910" w:rsidRPr="00EC49B6" w14:paraId="7EE9D0B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257374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F124E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1010206,47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C2127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2576834,81</w:t>
            </w:r>
          </w:p>
        </w:tc>
      </w:tr>
      <w:tr w:rsidR="00552910" w:rsidRPr="00EC49B6" w14:paraId="711F5CE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AF868E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6DE16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1010206,31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10C54D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2576838,31</w:t>
            </w:r>
          </w:p>
        </w:tc>
      </w:tr>
      <w:tr w:rsidR="00552910" w:rsidRPr="00EC49B6" w14:paraId="51D8495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3CB90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922B2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1010200,71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98EAEE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2576838,57</w:t>
            </w:r>
          </w:p>
        </w:tc>
      </w:tr>
      <w:tr w:rsidR="00552910" w:rsidRPr="00EC49B6" w14:paraId="377EC57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182EA7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68EEB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1010200,98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9A60C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2576835,06</w:t>
            </w:r>
          </w:p>
        </w:tc>
      </w:tr>
      <w:tr w:rsidR="00552910" w:rsidRPr="00EC49B6" w14:paraId="6281253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56B7CD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86:02:0601001:7/ЧЗУ3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7A2216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1E8FEB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---</w:t>
            </w:r>
          </w:p>
        </w:tc>
      </w:tr>
      <w:tr w:rsidR="00552910" w:rsidRPr="00EC49B6" w14:paraId="3DC1E83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7ECF8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EEB951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1010129,87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C3EF5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2576398,69</w:t>
            </w:r>
          </w:p>
        </w:tc>
      </w:tr>
      <w:tr w:rsidR="00552910" w:rsidRPr="00EC49B6" w14:paraId="679D0CFB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2F5AF4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6527DA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1010124,50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5AB4C5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2576418,00</w:t>
            </w:r>
          </w:p>
        </w:tc>
      </w:tr>
      <w:tr w:rsidR="00552910" w:rsidRPr="00EC49B6" w14:paraId="6E7468C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F07F5C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6D22D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1010125,94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8DE97D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2576443,49</w:t>
            </w:r>
          </w:p>
        </w:tc>
      </w:tr>
      <w:tr w:rsidR="00552910" w:rsidRPr="00EC49B6" w14:paraId="7363441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2E55BD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FFFE3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1010124,72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C8AB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2576454,60</w:t>
            </w:r>
          </w:p>
        </w:tc>
      </w:tr>
      <w:tr w:rsidR="00552910" w:rsidRPr="00EC49B6" w14:paraId="0F1638C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238D5E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9725F1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53B62E2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2576467,55</w:t>
            </w:r>
          </w:p>
        </w:tc>
      </w:tr>
      <w:tr w:rsidR="00552910" w:rsidRPr="00EC49B6" w14:paraId="614ED85A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28C3E1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93713D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1010114,69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100A88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2576463,54</w:t>
            </w:r>
          </w:p>
        </w:tc>
      </w:tr>
      <w:tr w:rsidR="00552910" w:rsidRPr="00EC49B6" w14:paraId="03F1B670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8CED8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248FEC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1010114,09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562375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2576451,74</w:t>
            </w:r>
          </w:p>
        </w:tc>
      </w:tr>
      <w:tr w:rsidR="00552910" w:rsidRPr="00EC49B6" w14:paraId="0D0C6899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6AF0922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A237CC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1010114,20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E7657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2576433,61</w:t>
            </w:r>
          </w:p>
        </w:tc>
      </w:tr>
      <w:tr w:rsidR="00552910" w:rsidRPr="00EC49B6" w14:paraId="1718C4FD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015766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6BDF1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1010115,60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F5ABD3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2576426,87</w:t>
            </w:r>
          </w:p>
        </w:tc>
      </w:tr>
      <w:tr w:rsidR="00552910" w:rsidRPr="00EC49B6" w14:paraId="0683A8F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2C49DCA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A1C13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1010117,47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07F163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2576427,70</w:t>
            </w:r>
          </w:p>
        </w:tc>
      </w:tr>
      <w:tr w:rsidR="00552910" w:rsidRPr="00EC49B6" w14:paraId="4B4B3A11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3F546E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ACB59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1010196,88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3C0821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2576296,93</w:t>
            </w:r>
          </w:p>
        </w:tc>
      </w:tr>
      <w:tr w:rsidR="00552910" w:rsidRPr="00EC49B6" w14:paraId="3CE43C9E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FFF813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80D933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1010175,43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BD59C9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2576348,61</w:t>
            </w:r>
          </w:p>
        </w:tc>
      </w:tr>
      <w:tr w:rsidR="00552910" w:rsidRPr="00EC49B6" w14:paraId="06765748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AF660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8DB263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1010186,16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A5553A3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2576303,42</w:t>
            </w:r>
          </w:p>
        </w:tc>
      </w:tr>
      <w:tr w:rsidR="00552910" w:rsidRPr="00EC49B6" w14:paraId="470C09F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4FF081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E58D1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1010175,86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F63143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2576299,55</w:t>
            </w:r>
          </w:p>
        </w:tc>
      </w:tr>
      <w:tr w:rsidR="00552910" w:rsidRPr="00EC49B6" w14:paraId="753B38E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33E6AC7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3373D88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1010176,89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E4697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2576295,37</w:t>
            </w:r>
          </w:p>
        </w:tc>
      </w:tr>
      <w:tr w:rsidR="00552910" w:rsidRPr="00EC49B6" w14:paraId="7059CC5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C02685A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н835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36A49B2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1010194,70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F99F50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2576296,76</w:t>
            </w:r>
          </w:p>
        </w:tc>
      </w:tr>
      <w:tr w:rsidR="00552910" w:rsidRPr="00EC49B6" w14:paraId="68895963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4000BAF6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н836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711405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1010184,68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6BDF172F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2576192,87</w:t>
            </w:r>
          </w:p>
        </w:tc>
      </w:tr>
      <w:tr w:rsidR="00552910" w:rsidRPr="00EC49B6" w14:paraId="6448BC3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83719C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н837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4E5004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1010161,60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10493A28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2576183,47</w:t>
            </w:r>
          </w:p>
        </w:tc>
      </w:tr>
      <w:tr w:rsidR="00552910" w:rsidRPr="00EC49B6" w14:paraId="4681A3F4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5695FD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68EE7D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1010161,70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3600A8C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2576183,21</w:t>
            </w:r>
          </w:p>
        </w:tc>
      </w:tr>
      <w:tr w:rsidR="00552910" w:rsidRPr="00EC49B6" w14:paraId="65766EA7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767BB4A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2CE9C4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1010168,64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B4D099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2576184,66</w:t>
            </w:r>
          </w:p>
        </w:tc>
      </w:tr>
      <w:tr w:rsidR="00552910" w:rsidRPr="00EC49B6" w14:paraId="3E6701DF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0B7FEA5E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н840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54EC8A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1010185,48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7A738FF7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2576189,49</w:t>
            </w:r>
          </w:p>
        </w:tc>
      </w:tr>
      <w:tr w:rsidR="00552910" w:rsidRPr="00EC49B6" w14:paraId="082534E6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0BFADB1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н841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77257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1010134,49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09E3EDC4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2576404,14</w:t>
            </w:r>
          </w:p>
        </w:tc>
      </w:tr>
      <w:tr w:rsidR="00552910" w:rsidRPr="00EC49B6" w14:paraId="07477425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166B13F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н842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4EA2F0B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1010130,64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71B8EF0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2576420,34</w:t>
            </w:r>
          </w:p>
        </w:tc>
      </w:tr>
      <w:tr w:rsidR="00552910" w:rsidRPr="00EC49B6" w14:paraId="606675FC" w14:textId="77777777" w:rsidTr="00552910">
        <w:trPr>
          <w:trHeight w:val="255"/>
        </w:trPr>
        <w:tc>
          <w:tcPr>
            <w:tcW w:w="2440" w:type="dxa"/>
            <w:shd w:val="clear" w:color="auto" w:fill="auto"/>
            <w:noWrap/>
            <w:vAlign w:val="bottom"/>
            <w:hideMark/>
          </w:tcPr>
          <w:p w14:paraId="5B3F5295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н843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274FFF3D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1010130,54</w:t>
            </w:r>
          </w:p>
        </w:tc>
        <w:tc>
          <w:tcPr>
            <w:tcW w:w="1160" w:type="dxa"/>
            <w:shd w:val="clear" w:color="auto" w:fill="auto"/>
            <w:noWrap/>
            <w:vAlign w:val="bottom"/>
            <w:hideMark/>
          </w:tcPr>
          <w:p w14:paraId="42FF8A39" w14:textId="77777777" w:rsidR="00552910" w:rsidRPr="00EC49B6" w:rsidRDefault="00552910" w:rsidP="00EC49B6">
            <w:pPr>
              <w:jc w:val="right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2576418,51</w:t>
            </w:r>
          </w:p>
        </w:tc>
      </w:tr>
    </w:tbl>
    <w:p w14:paraId="55C9371C" w14:textId="77777777" w:rsidR="00521F52" w:rsidRPr="00EC49B6" w:rsidRDefault="00521F52" w:rsidP="00EC49B6">
      <w:pPr>
        <w:rPr>
          <w:sz w:val="28"/>
          <w:szCs w:val="28"/>
          <w:lang w:eastAsia="en-US"/>
        </w:rPr>
        <w:sectPr w:rsidR="00521F52" w:rsidRPr="00EC49B6" w:rsidSect="001A2BA7">
          <w:type w:val="continuous"/>
          <w:pgSz w:w="11906" w:h="16838" w:code="9"/>
          <w:pgMar w:top="1106" w:right="568" w:bottom="426" w:left="1560" w:header="570" w:footer="332" w:gutter="0"/>
          <w:cols w:num="2" w:space="720"/>
          <w:docGrid w:linePitch="326"/>
        </w:sectPr>
      </w:pPr>
    </w:p>
    <w:p w14:paraId="235422F6" w14:textId="77777777" w:rsidR="00C83785" w:rsidRPr="00EC49B6" w:rsidRDefault="00E37708" w:rsidP="00EC49B6">
      <w:pPr>
        <w:pStyle w:val="21"/>
        <w:numPr>
          <w:ilvl w:val="1"/>
          <w:numId w:val="1"/>
        </w:numPr>
        <w:ind w:left="718"/>
        <w:rPr>
          <w:b w:val="0"/>
          <w:sz w:val="28"/>
          <w:szCs w:val="28"/>
        </w:rPr>
      </w:pPr>
      <w:bookmarkStart w:id="30" w:name="_Toc100310844"/>
      <w:r w:rsidRPr="00EC49B6">
        <w:rPr>
          <w:b w:val="0"/>
          <w:sz w:val="28"/>
          <w:szCs w:val="28"/>
        </w:rPr>
        <w:lastRenderedPageBreak/>
        <w:t>Сведения о границах территории, применительно к которой осуществляется подготовка проекта межевания, содержащие перечень координат характерных точек таких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применительно к которой осуществляется подготовка проекта межевания, определяются в соответствии с требованиями к точности определения координат характерных точек границ, установленных в соответствии с Градостроительным кодексом Российской Федерации для территориальных зон</w:t>
      </w:r>
      <w:bookmarkEnd w:id="30"/>
    </w:p>
    <w:p w14:paraId="6DCDFF85" w14:textId="77777777" w:rsidR="00C83785" w:rsidRPr="00EC49B6" w:rsidRDefault="00C83785" w:rsidP="00EC49B6">
      <w:pPr>
        <w:jc w:val="center"/>
        <w:rPr>
          <w:color w:val="000000"/>
          <w:sz w:val="28"/>
          <w:szCs w:val="28"/>
        </w:rPr>
        <w:sectPr w:rsidR="00C83785" w:rsidRPr="00EC49B6" w:rsidSect="00C45AE0">
          <w:pgSz w:w="11906" w:h="16838" w:code="9"/>
          <w:pgMar w:top="1106" w:right="568" w:bottom="426" w:left="1560" w:header="570" w:footer="332" w:gutter="0"/>
          <w:cols w:space="720"/>
          <w:docGrid w:linePitch="326"/>
        </w:sectPr>
      </w:pPr>
    </w:p>
    <w:tbl>
      <w:tblPr>
        <w:tblW w:w="299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8"/>
        <w:gridCol w:w="1546"/>
        <w:gridCol w:w="1546"/>
      </w:tblGrid>
      <w:tr w:rsidR="001D296E" w:rsidRPr="00EC49B6" w14:paraId="27E2F6A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2D08E7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proofErr w:type="spellStart"/>
            <w:r w:rsidRPr="00EC49B6">
              <w:rPr>
                <w:color w:val="000000"/>
                <w:sz w:val="28"/>
                <w:szCs w:val="28"/>
              </w:rPr>
              <w:t>N_тчк</w:t>
            </w:r>
            <w:proofErr w:type="spellEnd"/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5F5927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X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8FFC98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Y</w:t>
            </w:r>
          </w:p>
        </w:tc>
      </w:tr>
      <w:tr w:rsidR="001D296E" w:rsidRPr="00EC49B6" w14:paraId="421AF6C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91DC18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59750B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1010167,12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9000DB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2577019,43</w:t>
            </w:r>
          </w:p>
        </w:tc>
      </w:tr>
      <w:tr w:rsidR="001D296E" w:rsidRPr="00EC49B6" w14:paraId="44B8D69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F7A0D3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85966B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1010156,06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8C6911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2577016,65</w:t>
            </w:r>
          </w:p>
        </w:tc>
      </w:tr>
      <w:tr w:rsidR="001D296E" w:rsidRPr="00EC49B6" w14:paraId="2096490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20CC09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E4505A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1010149,92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8F66BE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2577017,12</w:t>
            </w:r>
          </w:p>
        </w:tc>
      </w:tr>
      <w:tr w:rsidR="001D296E" w:rsidRPr="00EC49B6" w14:paraId="643F3C8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07D19D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A54333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1010144,91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B3D284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2576949,35</w:t>
            </w:r>
          </w:p>
        </w:tc>
      </w:tr>
      <w:tr w:rsidR="001D296E" w:rsidRPr="00EC49B6" w14:paraId="02D4BF6F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902EAB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FF3C4E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1010135,41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5D68C6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2576948,41</w:t>
            </w:r>
          </w:p>
        </w:tc>
      </w:tr>
      <w:tr w:rsidR="001D296E" w:rsidRPr="00EC49B6" w14:paraId="7F307169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6C0B66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A22664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1010134,67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4BAD95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2576933,87</w:t>
            </w:r>
          </w:p>
        </w:tc>
      </w:tr>
      <w:tr w:rsidR="001D296E" w:rsidRPr="00EC49B6" w14:paraId="5980173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07BB9B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58F682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1010139,19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99CA55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2576892,11</w:t>
            </w:r>
          </w:p>
        </w:tc>
      </w:tr>
      <w:tr w:rsidR="001D296E" w:rsidRPr="00EC49B6" w14:paraId="75656A4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20887C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C4E45D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1010134,18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1DB4EA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2576798,08</w:t>
            </w:r>
          </w:p>
        </w:tc>
      </w:tr>
      <w:tr w:rsidR="001D296E" w:rsidRPr="00EC49B6" w14:paraId="448FDAB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EAB318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898257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1010131,21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FE2382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2576748,63</w:t>
            </w:r>
          </w:p>
        </w:tc>
      </w:tr>
      <w:tr w:rsidR="001D296E" w:rsidRPr="00EC49B6" w14:paraId="17B6C2A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DC5CBE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82C7D0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1010127,50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DC5C8D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2576701,69</w:t>
            </w:r>
          </w:p>
        </w:tc>
      </w:tr>
      <w:tr w:rsidR="001D296E" w:rsidRPr="00EC49B6" w14:paraId="6974121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955BB9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90A313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1010126,69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70E44D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2576672,04</w:t>
            </w:r>
          </w:p>
        </w:tc>
      </w:tr>
      <w:tr w:rsidR="001D296E" w:rsidRPr="00EC49B6" w14:paraId="0214062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4E6233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BE0E2C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1010125,83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D69775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2576615,05</w:t>
            </w:r>
          </w:p>
        </w:tc>
      </w:tr>
      <w:tr w:rsidR="001D296E" w:rsidRPr="00EC49B6" w14:paraId="456F3CB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53D771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20D79A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1010123,13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A01E30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2576551,30</w:t>
            </w:r>
          </w:p>
        </w:tc>
      </w:tr>
      <w:tr w:rsidR="001D296E" w:rsidRPr="00EC49B6" w14:paraId="62232CD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77902A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867E07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1010121,05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41C061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2576524,08</w:t>
            </w:r>
          </w:p>
        </w:tc>
      </w:tr>
      <w:tr w:rsidR="001D296E" w:rsidRPr="00EC49B6" w14:paraId="66BCAF2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A7B6D8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C25837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1010118,16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631920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2576499,89</w:t>
            </w:r>
          </w:p>
        </w:tc>
      </w:tr>
      <w:tr w:rsidR="001D296E" w:rsidRPr="00EC49B6" w14:paraId="79A5365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F98281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B46A15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1010115,20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FA78BA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2576473,58</w:t>
            </w:r>
          </w:p>
        </w:tc>
      </w:tr>
      <w:tr w:rsidR="001D296E" w:rsidRPr="00EC49B6" w14:paraId="125D222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223B6E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F2C6E0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1010114,09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68689B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2576451,74</w:t>
            </w:r>
          </w:p>
        </w:tc>
      </w:tr>
      <w:tr w:rsidR="001D296E" w:rsidRPr="00EC49B6" w14:paraId="25AF765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9F3ACE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43DBE8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1010114,20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FC28D3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2576433,61</w:t>
            </w:r>
          </w:p>
        </w:tc>
      </w:tr>
      <w:tr w:rsidR="001D296E" w:rsidRPr="00EC49B6" w14:paraId="08F5982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75B531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58EE29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1010119,69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597507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2576407,39</w:t>
            </w:r>
          </w:p>
        </w:tc>
      </w:tr>
      <w:tr w:rsidR="001D296E" w:rsidRPr="00EC49B6" w14:paraId="6AF73E0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0DAE43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872CA5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1010131,39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6C9E8D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2576367,44</w:t>
            </w:r>
          </w:p>
        </w:tc>
      </w:tr>
      <w:tr w:rsidR="001D296E" w:rsidRPr="00EC49B6" w14:paraId="25F1CE4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A1360E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479F13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1010141,27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527764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2576336,05</w:t>
            </w:r>
          </w:p>
        </w:tc>
      </w:tr>
      <w:tr w:rsidR="001D296E" w:rsidRPr="00EC49B6" w14:paraId="48C5768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88321A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9AEF5C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1010144,32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817EBF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2576321,25</w:t>
            </w:r>
          </w:p>
        </w:tc>
      </w:tr>
      <w:tr w:rsidR="001D296E" w:rsidRPr="00EC49B6" w14:paraId="07F9CC3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A60A0E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809E74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1010122,34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EF995E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2576316,03</w:t>
            </w:r>
          </w:p>
        </w:tc>
      </w:tr>
      <w:tr w:rsidR="001D296E" w:rsidRPr="00EC49B6" w14:paraId="0CDADE1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51B298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E14DC9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1010124,26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15F375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2576296,67</w:t>
            </w:r>
          </w:p>
        </w:tc>
      </w:tr>
      <w:tr w:rsidR="001D296E" w:rsidRPr="00EC49B6" w14:paraId="449F92E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3862DB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D954CE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1010143,72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3B512D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2576288,34</w:t>
            </w:r>
          </w:p>
        </w:tc>
      </w:tr>
      <w:tr w:rsidR="001D296E" w:rsidRPr="00EC49B6" w14:paraId="59325D2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8D44E0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3C1A09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1010149,91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63B3A2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2576293,83</w:t>
            </w:r>
          </w:p>
        </w:tc>
      </w:tr>
      <w:tr w:rsidR="001D296E" w:rsidRPr="00EC49B6" w14:paraId="0ADE6CDA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C2BA41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143C04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1010154,14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F354D2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2576275,90</w:t>
            </w:r>
          </w:p>
        </w:tc>
      </w:tr>
      <w:tr w:rsidR="001D296E" w:rsidRPr="00EC49B6" w14:paraId="3BBB20E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2028ED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72E5E9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1010173,21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8EF9F3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2576201,29</w:t>
            </w:r>
          </w:p>
        </w:tc>
      </w:tr>
      <w:tr w:rsidR="001D296E" w:rsidRPr="00EC49B6" w14:paraId="303537A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4EADCD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1262B0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1010159,94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04D4AA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2576196,74</w:t>
            </w:r>
          </w:p>
        </w:tc>
      </w:tr>
      <w:tr w:rsidR="001D296E" w:rsidRPr="00EC49B6" w14:paraId="1952ED1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4A5568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5F5D5E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1010152,22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31CF79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2576213,64</w:t>
            </w:r>
          </w:p>
        </w:tc>
      </w:tr>
      <w:tr w:rsidR="001D296E" w:rsidRPr="00EC49B6" w14:paraId="704E8E7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D5E5CA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8154F9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1010121,64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49AC39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2576206,38</w:t>
            </w:r>
          </w:p>
        </w:tc>
      </w:tr>
      <w:tr w:rsidR="001D296E" w:rsidRPr="00EC49B6" w14:paraId="06CCF19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0BC229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C8850C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1010133,94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48FAC2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2576154,64</w:t>
            </w:r>
          </w:p>
        </w:tc>
      </w:tr>
      <w:tr w:rsidR="001D296E" w:rsidRPr="00EC49B6" w14:paraId="589F4D4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F5C42D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17DBD1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1010200,90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FCB62F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2576170,53</w:t>
            </w:r>
          </w:p>
        </w:tc>
      </w:tr>
      <w:tr w:rsidR="001D296E" w:rsidRPr="00EC49B6" w14:paraId="637C82E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264908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70A89C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1010207,00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A546A3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2576172,35</w:t>
            </w:r>
          </w:p>
        </w:tc>
      </w:tr>
      <w:tr w:rsidR="001D296E" w:rsidRPr="00EC49B6" w14:paraId="72F99E1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AB76CA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9CF2E9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1010176,89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C3BF38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2576295,37</w:t>
            </w:r>
          </w:p>
        </w:tc>
      </w:tr>
      <w:tr w:rsidR="001D296E" w:rsidRPr="00EC49B6" w14:paraId="2FC7904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D32A65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B24CE5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1010201,07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E0CE55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2576297,27</w:t>
            </w:r>
          </w:p>
        </w:tc>
      </w:tr>
      <w:tr w:rsidR="001D296E" w:rsidRPr="00EC49B6" w14:paraId="7EE482B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5F7B55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AF381A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1010199,83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AC1910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2576379,04</w:t>
            </w:r>
          </w:p>
        </w:tc>
      </w:tr>
      <w:tr w:rsidR="001D296E" w:rsidRPr="00EC49B6" w14:paraId="1B3F09D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F779EE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B1766C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1010200,38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BCE7A8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2576405,25</w:t>
            </w:r>
          </w:p>
        </w:tc>
      </w:tr>
      <w:tr w:rsidR="001D296E" w:rsidRPr="00EC49B6" w14:paraId="36675AEA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C689E6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н39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491721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1010199,05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AD3B22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2576462,00</w:t>
            </w:r>
          </w:p>
        </w:tc>
      </w:tr>
      <w:tr w:rsidR="001D296E" w:rsidRPr="00EC49B6" w14:paraId="7F9847A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617926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159747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1010197,76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FD6697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2576490,76</w:t>
            </w:r>
          </w:p>
        </w:tc>
      </w:tr>
      <w:tr w:rsidR="001D296E" w:rsidRPr="00EC49B6" w14:paraId="7F441DE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001BA9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D5F31E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1010199,16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80A53F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2576549,20</w:t>
            </w:r>
          </w:p>
        </w:tc>
      </w:tr>
      <w:tr w:rsidR="001D296E" w:rsidRPr="00EC49B6" w14:paraId="3052027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33BBAF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581BC8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1010198,24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D2B470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2576577,58</w:t>
            </w:r>
          </w:p>
        </w:tc>
      </w:tr>
      <w:tr w:rsidR="001D296E" w:rsidRPr="00EC49B6" w14:paraId="1A151F3A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536289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9BFDEA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1010199,10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0CD968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2576638,02</w:t>
            </w:r>
          </w:p>
        </w:tc>
      </w:tr>
      <w:tr w:rsidR="001D296E" w:rsidRPr="00EC49B6" w14:paraId="2E40E15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75BA78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237778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1010199,07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4F175C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2576668,30</w:t>
            </w:r>
          </w:p>
        </w:tc>
      </w:tr>
      <w:tr w:rsidR="001D296E" w:rsidRPr="00EC49B6" w14:paraId="5F291FE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A116C0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968E19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1010202,61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7A424E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2576691,38</w:t>
            </w:r>
          </w:p>
        </w:tc>
      </w:tr>
      <w:tr w:rsidR="001D296E" w:rsidRPr="00EC49B6" w14:paraId="5A08AE9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7B9437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95E440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1010207,93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064E74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2576717,79</w:t>
            </w:r>
          </w:p>
        </w:tc>
      </w:tr>
      <w:tr w:rsidR="001D296E" w:rsidRPr="00EC49B6" w14:paraId="3652FFB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A1E81A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F603F8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1010209,95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A72EF4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2576748,52</w:t>
            </w:r>
          </w:p>
        </w:tc>
      </w:tr>
      <w:tr w:rsidR="001D296E" w:rsidRPr="00EC49B6" w14:paraId="2F87664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929DA4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5A8208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1010209,25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DF588A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2576789,36</w:t>
            </w:r>
          </w:p>
        </w:tc>
      </w:tr>
      <w:tr w:rsidR="001D296E" w:rsidRPr="00EC49B6" w14:paraId="1A3DB7A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86C5B5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н49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FF8B10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1010207,22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2AC622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2576817,42</w:t>
            </w:r>
          </w:p>
        </w:tc>
      </w:tr>
      <w:tr w:rsidR="001D296E" w:rsidRPr="00EC49B6" w14:paraId="0B036BB9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CBB3A7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5BEB4E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1010206,17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02FF62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2576841,61</w:t>
            </w:r>
          </w:p>
        </w:tc>
      </w:tr>
      <w:tr w:rsidR="001D296E" w:rsidRPr="00EC49B6" w14:paraId="3B8AE9F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D48501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A35E29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1010205,56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04393D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2576867,92</w:t>
            </w:r>
          </w:p>
        </w:tc>
      </w:tr>
      <w:tr w:rsidR="001D296E" w:rsidRPr="00EC49B6" w14:paraId="7025A93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B3F245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06203E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1010205,89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B3BCC9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2576903,51</w:t>
            </w:r>
          </w:p>
        </w:tc>
      </w:tr>
      <w:tr w:rsidR="001D296E" w:rsidRPr="00EC49B6" w14:paraId="15B505F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FDA228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E6CB7F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1010209,19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BDA6DD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2576903,43</w:t>
            </w:r>
          </w:p>
        </w:tc>
      </w:tr>
      <w:tr w:rsidR="001D296E" w:rsidRPr="00EC49B6" w14:paraId="0639659A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CB35A7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7A2000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1010211,46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CE848B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2577006,70</w:t>
            </w:r>
          </w:p>
        </w:tc>
      </w:tr>
      <w:tr w:rsidR="001D296E" w:rsidRPr="00EC49B6" w14:paraId="61EF1AF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2FB7A5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492558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1010183,46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CE896D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2577007,32</w:t>
            </w:r>
          </w:p>
        </w:tc>
      </w:tr>
      <w:tr w:rsidR="001D296E" w:rsidRPr="00EC49B6" w14:paraId="3451F24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CEAF27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C648C8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1010167,12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8710EC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2577019,43</w:t>
            </w:r>
          </w:p>
        </w:tc>
      </w:tr>
      <w:tr w:rsidR="001D296E" w:rsidRPr="00EC49B6" w14:paraId="71D5413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6C7F71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05F05C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1010174,49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86D3D4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2576904,19</w:t>
            </w:r>
          </w:p>
        </w:tc>
      </w:tr>
      <w:tr w:rsidR="001D296E" w:rsidRPr="00EC49B6" w14:paraId="44E5AA0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D338A1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D4637C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1010178,88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9D5A9F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2576904,09</w:t>
            </w:r>
          </w:p>
        </w:tc>
      </w:tr>
      <w:tr w:rsidR="001D296E" w:rsidRPr="00EC49B6" w14:paraId="19288A9F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9B8340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AB0721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1010178,55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E16BB9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2576867,80</w:t>
            </w:r>
          </w:p>
        </w:tc>
      </w:tr>
      <w:tr w:rsidR="001D296E" w:rsidRPr="00EC49B6" w14:paraId="1AF435D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35AB0A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н59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937EE0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1010179,19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1B369F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2576840,71</w:t>
            </w:r>
          </w:p>
        </w:tc>
      </w:tr>
      <w:tr w:rsidR="001D296E" w:rsidRPr="00EC49B6" w14:paraId="4529C1C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5C34E0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0954E3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1010180,27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AE66E7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2576815,86</w:t>
            </w:r>
          </w:p>
        </w:tc>
      </w:tr>
      <w:tr w:rsidR="001D296E" w:rsidRPr="00EC49B6" w14:paraId="2FAD127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DFC89C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C3E428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1010182,28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B8B078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2576788,13</w:t>
            </w:r>
          </w:p>
        </w:tc>
      </w:tr>
      <w:tr w:rsidR="001D296E" w:rsidRPr="00EC49B6" w14:paraId="347D176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DA98D0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C94622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1010182,95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385F10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2576749,23</w:t>
            </w:r>
          </w:p>
        </w:tc>
      </w:tr>
      <w:tr w:rsidR="001D296E" w:rsidRPr="00EC49B6" w14:paraId="06EC827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DF78D2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CEFF17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1010181,11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C0FD85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2576721,35</w:t>
            </w:r>
          </w:p>
        </w:tc>
      </w:tr>
      <w:tr w:rsidR="001D296E" w:rsidRPr="00EC49B6" w14:paraId="3F14F88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A54D8E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412FEE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1010176,03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7CA831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2576696,11</w:t>
            </w:r>
          </w:p>
        </w:tc>
      </w:tr>
      <w:tr w:rsidR="001D296E" w:rsidRPr="00EC49B6" w14:paraId="2283812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28E483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774B67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1010172,06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3893A0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2576670,35</w:t>
            </w:r>
          </w:p>
        </w:tc>
      </w:tr>
      <w:tr w:rsidR="001D296E" w:rsidRPr="00EC49B6" w14:paraId="22A708A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9FF470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154D3C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1010172,09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E4D32E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2576638,19</w:t>
            </w:r>
          </w:p>
        </w:tc>
      </w:tr>
      <w:tr w:rsidR="001D296E" w:rsidRPr="00EC49B6" w14:paraId="4B5C418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D030F9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979B41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1010171,22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CFE1AF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2576577,34</w:t>
            </w:r>
          </w:p>
        </w:tc>
      </w:tr>
      <w:tr w:rsidR="001D296E" w:rsidRPr="00EC49B6" w14:paraId="4D6E050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D4AB7C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67A128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1010172,14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426BEA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2576549,08</w:t>
            </w:r>
          </w:p>
        </w:tc>
      </w:tr>
      <w:tr w:rsidR="001D296E" w:rsidRPr="00EC49B6" w14:paraId="6ACBDFD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0C3EC5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н69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74F40D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1010170,74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677538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2576490,47</w:t>
            </w:r>
          </w:p>
        </w:tc>
      </w:tr>
      <w:tr w:rsidR="001D296E" w:rsidRPr="00EC49B6" w14:paraId="2B6CDAD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A583D9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63F79B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1010172,05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C2DFDC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2576461,24</w:t>
            </w:r>
          </w:p>
        </w:tc>
      </w:tr>
      <w:tr w:rsidR="001D296E" w:rsidRPr="00EC49B6" w14:paraId="33204E2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A150C8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48E726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1010173,37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7C6DD3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2576405,05</w:t>
            </w:r>
          </w:p>
        </w:tc>
      </w:tr>
      <w:tr w:rsidR="001D296E" w:rsidRPr="00EC49B6" w14:paraId="147F914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962441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9DA389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1010173,41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3B9A86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2576357,14</w:t>
            </w:r>
          </w:p>
        </w:tc>
      </w:tr>
      <w:tr w:rsidR="001D296E" w:rsidRPr="00EC49B6" w14:paraId="3CCF5490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CF51A4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1FEB6B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1010155,10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3B473E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2576434,19</w:t>
            </w:r>
          </w:p>
        </w:tc>
      </w:tr>
      <w:tr w:rsidR="001D296E" w:rsidRPr="00EC49B6" w14:paraId="19DB697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8EBE48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CAA6B6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1010152,94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0E6306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2576445,28</w:t>
            </w:r>
          </w:p>
        </w:tc>
      </w:tr>
      <w:tr w:rsidR="001D296E" w:rsidRPr="00EC49B6" w14:paraId="2998A1D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169946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A6E41A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1010151,72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2D8FE1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2576456,51</w:t>
            </w:r>
          </w:p>
        </w:tc>
      </w:tr>
      <w:tr w:rsidR="001D296E" w:rsidRPr="00EC49B6" w14:paraId="6DF3C00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F84AED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0357E5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1010151,42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F3C78D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2576467,80</w:t>
            </w:r>
          </w:p>
        </w:tc>
      </w:tr>
      <w:tr w:rsidR="001D296E" w:rsidRPr="00EC49B6" w14:paraId="606D145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B1A5CB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D642E6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1010152,06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754EF4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2576479,08</w:t>
            </w:r>
          </w:p>
        </w:tc>
      </w:tr>
      <w:tr w:rsidR="001D296E" w:rsidRPr="00EC49B6" w14:paraId="2388C0C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3B256B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BB5E07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1010157,96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B71B06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2576539,11</w:t>
            </w:r>
          </w:p>
        </w:tc>
      </w:tr>
      <w:tr w:rsidR="001D296E" w:rsidRPr="00EC49B6" w14:paraId="305CD23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0583A9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н79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3CD1B8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1010166,10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EA523D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2576727,31</w:t>
            </w:r>
          </w:p>
        </w:tc>
      </w:tr>
      <w:tr w:rsidR="001D296E" w:rsidRPr="00EC49B6" w14:paraId="6E18EBE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3FA2D8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FB2475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1010173,56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567118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2576865,83</w:t>
            </w:r>
          </w:p>
        </w:tc>
      </w:tr>
      <w:tr w:rsidR="001D296E" w:rsidRPr="00EC49B6" w14:paraId="4FBF5059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D1E875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73AAB5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989966,40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0CAD0F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2577227,25</w:t>
            </w:r>
          </w:p>
        </w:tc>
      </w:tr>
      <w:tr w:rsidR="001D296E" w:rsidRPr="00EC49B6" w14:paraId="52ED46D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97A3E2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1AF0D2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989964,26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398407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2577226,04</w:t>
            </w:r>
          </w:p>
        </w:tc>
      </w:tr>
      <w:tr w:rsidR="001D296E" w:rsidRPr="00EC49B6" w14:paraId="0A840B00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3C4198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514EF7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989949,43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F339FB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2577217,66</w:t>
            </w:r>
          </w:p>
        </w:tc>
      </w:tr>
      <w:tr w:rsidR="001D296E" w:rsidRPr="00EC49B6" w14:paraId="7BFC169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6A6C3B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6AEE63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989947,00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EC3E38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2577216,29</w:t>
            </w:r>
          </w:p>
        </w:tc>
      </w:tr>
      <w:tr w:rsidR="001D296E" w:rsidRPr="00EC49B6" w14:paraId="7C0C3D9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0FC992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58CE48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989954,35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927198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2577199,94</w:t>
            </w:r>
          </w:p>
        </w:tc>
      </w:tr>
      <w:tr w:rsidR="001D296E" w:rsidRPr="00EC49B6" w14:paraId="65330FC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CA4B8D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654771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989961,72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16A470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2577188,45</w:t>
            </w:r>
          </w:p>
        </w:tc>
      </w:tr>
      <w:tr w:rsidR="001D296E" w:rsidRPr="00EC49B6" w14:paraId="28080FE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2F0853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034022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989958,38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642497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2577186,75</w:t>
            </w:r>
          </w:p>
        </w:tc>
      </w:tr>
      <w:tr w:rsidR="001D296E" w:rsidRPr="00EC49B6" w14:paraId="4B5AE3A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857C07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97EF55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989949,54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695C95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2577181,90</w:t>
            </w:r>
          </w:p>
        </w:tc>
      </w:tr>
      <w:tr w:rsidR="001D296E" w:rsidRPr="00EC49B6" w14:paraId="192B85C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8DD5D7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н89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F5723C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989819,21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D044DD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2577104,85</w:t>
            </w:r>
          </w:p>
        </w:tc>
      </w:tr>
      <w:tr w:rsidR="001D296E" w:rsidRPr="00EC49B6" w14:paraId="74E27A0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5B7039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912C1A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989798,78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F9CFEA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2577068,62</w:t>
            </w:r>
          </w:p>
        </w:tc>
      </w:tr>
      <w:tr w:rsidR="001D296E" w:rsidRPr="00EC49B6" w14:paraId="1F1D1F8F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F712AD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385B6D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989791,92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BC491E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2577054,95</w:t>
            </w:r>
          </w:p>
        </w:tc>
      </w:tr>
      <w:tr w:rsidR="001D296E" w:rsidRPr="00EC49B6" w14:paraId="0FC5A6C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B507AF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98AB45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989786,41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935608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2577040,68</w:t>
            </w:r>
          </w:p>
        </w:tc>
      </w:tr>
      <w:tr w:rsidR="001D296E" w:rsidRPr="00EC49B6" w14:paraId="76C0AF6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C9B60D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FDE849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989782,30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692BF4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2577025,93</w:t>
            </w:r>
          </w:p>
        </w:tc>
      </w:tr>
      <w:tr w:rsidR="001D296E" w:rsidRPr="00EC49B6" w14:paraId="358331D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915EDA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94A83B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989776,79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AAC0D3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2577001,70</w:t>
            </w:r>
          </w:p>
        </w:tc>
      </w:tr>
      <w:tr w:rsidR="001D296E" w:rsidRPr="00EC49B6" w14:paraId="1F49636A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51B2C7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E85AFA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989783,22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9AFFB5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2576995,74</w:t>
            </w:r>
          </w:p>
        </w:tc>
      </w:tr>
      <w:tr w:rsidR="001D296E" w:rsidRPr="00EC49B6" w14:paraId="34CBFDC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D779F3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122F1C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989782,29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4A2CE2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2576985,41</w:t>
            </w:r>
          </w:p>
        </w:tc>
      </w:tr>
      <w:tr w:rsidR="001D296E" w:rsidRPr="00EC49B6" w14:paraId="0321A66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0D43B1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8EC0C9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989796,93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2AAF26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2576966,91</w:t>
            </w:r>
          </w:p>
        </w:tc>
      </w:tr>
      <w:tr w:rsidR="001D296E" w:rsidRPr="00EC49B6" w14:paraId="0164902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CF92FC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EAAE34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989810,30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CDCE5B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2576953,77</w:t>
            </w:r>
          </w:p>
        </w:tc>
      </w:tr>
      <w:tr w:rsidR="001D296E" w:rsidRPr="00EC49B6" w14:paraId="7BE29570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9FB856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н99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13AB59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989863,99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4542A2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2576903,33</w:t>
            </w:r>
          </w:p>
        </w:tc>
      </w:tr>
      <w:tr w:rsidR="001D296E" w:rsidRPr="00EC49B6" w14:paraId="4C477DA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E8BDBC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67AC9F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989950,90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FA3DC4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2576822,33</w:t>
            </w:r>
          </w:p>
        </w:tc>
      </w:tr>
      <w:tr w:rsidR="001D296E" w:rsidRPr="00EC49B6" w14:paraId="557E154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DACE12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lastRenderedPageBreak/>
              <w:t>н101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C46CC2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989966,74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31270C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2576839,85</w:t>
            </w:r>
          </w:p>
        </w:tc>
      </w:tr>
      <w:tr w:rsidR="001D296E" w:rsidRPr="00EC49B6" w14:paraId="1B7D053F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103367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34D156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989924,23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F3ABD4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2576877,60</w:t>
            </w:r>
          </w:p>
        </w:tc>
      </w:tr>
      <w:tr w:rsidR="001D296E" w:rsidRPr="00EC49B6" w14:paraId="461E7C3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63F064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AE1653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989958,73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3F5573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2576878,92</w:t>
            </w:r>
          </w:p>
        </w:tc>
      </w:tr>
      <w:tr w:rsidR="001D296E" w:rsidRPr="00EC49B6" w14:paraId="4228A9A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A912C0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E5278F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990001,94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CF7313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2576810,27</w:t>
            </w:r>
          </w:p>
        </w:tc>
      </w:tr>
      <w:tr w:rsidR="001D296E" w:rsidRPr="00EC49B6" w14:paraId="67B8AA7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D016A3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A54DE8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989986,01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4E9C85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2576791,90</w:t>
            </w:r>
          </w:p>
        </w:tc>
      </w:tr>
      <w:tr w:rsidR="001D296E" w:rsidRPr="00EC49B6" w14:paraId="2E7EFB6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27196A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AACD68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990045,74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3AE3D9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2576740,14</w:t>
            </w:r>
          </w:p>
        </w:tc>
      </w:tr>
      <w:tr w:rsidR="001D296E" w:rsidRPr="00EC49B6" w14:paraId="64F68A99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87F041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BCDD61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990060,81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29B902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2576757,53</w:t>
            </w:r>
          </w:p>
        </w:tc>
      </w:tr>
      <w:tr w:rsidR="001D296E" w:rsidRPr="00EC49B6" w14:paraId="2C986A0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1300CA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B61A92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990048,59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CA1F74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2576768,11</w:t>
            </w:r>
          </w:p>
        </w:tc>
      </w:tr>
      <w:tr w:rsidR="001D296E" w:rsidRPr="00EC49B6" w14:paraId="6CAE211F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E27BB4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н109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549340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989967,89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45D5C6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2576896,28</w:t>
            </w:r>
          </w:p>
        </w:tc>
      </w:tr>
      <w:tr w:rsidR="001D296E" w:rsidRPr="00EC49B6" w14:paraId="5D4DE8D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F39965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F48D5E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989917,71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843D4F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2576894,36</w:t>
            </w:r>
          </w:p>
        </w:tc>
      </w:tr>
      <w:tr w:rsidR="001D296E" w:rsidRPr="00EC49B6" w14:paraId="50DCCFAF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0EA432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61F91E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989807,37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42D172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2576996,54</w:t>
            </w:r>
          </w:p>
        </w:tc>
      </w:tr>
      <w:tr w:rsidR="001D296E" w:rsidRPr="00EC49B6" w14:paraId="274DE3A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2185B1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B6B7E7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989830,38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5E041E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2577050,36</w:t>
            </w:r>
          </w:p>
        </w:tc>
      </w:tr>
      <w:tr w:rsidR="001D296E" w:rsidRPr="00EC49B6" w14:paraId="5F94D89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222A31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5D71F5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989852,34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8D9336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2577086,64</w:t>
            </w:r>
          </w:p>
        </w:tc>
      </w:tr>
      <w:tr w:rsidR="001D296E" w:rsidRPr="00EC49B6" w14:paraId="37317020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C47111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D66BA0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989912,59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8FC6EB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2577122,10</w:t>
            </w:r>
          </w:p>
        </w:tc>
      </w:tr>
      <w:tr w:rsidR="001D296E" w:rsidRPr="00EC49B6" w14:paraId="573D6B6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EA7543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455AA1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989997,41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56B7A3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2577170,00</w:t>
            </w:r>
          </w:p>
        </w:tc>
      </w:tr>
      <w:tr w:rsidR="001D296E" w:rsidRPr="00EC49B6" w14:paraId="7E8687E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A4EF25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1B3C0D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989980,98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7FA75D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2577201,20</w:t>
            </w:r>
          </w:p>
        </w:tc>
      </w:tr>
      <w:tr w:rsidR="001D296E" w:rsidRPr="00EC49B6" w14:paraId="15B920F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A186C8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60764B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989969,77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4AF576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2577221,94</w:t>
            </w:r>
          </w:p>
        </w:tc>
      </w:tr>
      <w:tr w:rsidR="001D296E" w:rsidRPr="00EC49B6" w14:paraId="1249875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A31E0E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68D8A2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1006600,39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EF9053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2577508,59</w:t>
            </w:r>
          </w:p>
        </w:tc>
      </w:tr>
      <w:tr w:rsidR="001D296E" w:rsidRPr="00EC49B6" w14:paraId="4F315D1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9D9DA3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н119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595400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1006535,68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9C53FE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2577493,98</w:t>
            </w:r>
          </w:p>
        </w:tc>
      </w:tr>
      <w:tr w:rsidR="001D296E" w:rsidRPr="00EC49B6" w14:paraId="59DD898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3CCB22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EDADBC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1006528,58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D2F47A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2577315,46</w:t>
            </w:r>
          </w:p>
        </w:tc>
      </w:tr>
      <w:tr w:rsidR="001D296E" w:rsidRPr="00EC49B6" w14:paraId="5F5A5C2A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2F18CB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7AFC9F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1006525,16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DE46DF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2577289,53</w:t>
            </w:r>
          </w:p>
        </w:tc>
      </w:tr>
      <w:tr w:rsidR="001D296E" w:rsidRPr="00EC49B6" w14:paraId="7BF20C2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88E982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16F719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1006509,05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B65D03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2577218,41</w:t>
            </w:r>
          </w:p>
        </w:tc>
      </w:tr>
      <w:tr w:rsidR="001D296E" w:rsidRPr="00EC49B6" w14:paraId="2956003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FC8F34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B2A729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1006400,44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67BE03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2577149,86</w:t>
            </w:r>
          </w:p>
        </w:tc>
      </w:tr>
      <w:tr w:rsidR="001D296E" w:rsidRPr="00EC49B6" w14:paraId="750BC2B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352199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FAC7BC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1006403,61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714D3B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2577069,33</w:t>
            </w:r>
          </w:p>
        </w:tc>
      </w:tr>
      <w:tr w:rsidR="001D296E" w:rsidRPr="00EC49B6" w14:paraId="45EAC1A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F39C43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62954D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1006430,68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AA7797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2577068,11</w:t>
            </w:r>
          </w:p>
        </w:tc>
      </w:tr>
      <w:tr w:rsidR="001D296E" w:rsidRPr="00EC49B6" w14:paraId="014A224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A135F0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431A76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1006431,44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FF0BB3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2577106,92</w:t>
            </w:r>
          </w:p>
        </w:tc>
      </w:tr>
      <w:tr w:rsidR="001D296E" w:rsidRPr="00EC49B6" w14:paraId="5E52FF0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412427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B8D3B1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1006442,46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42158A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2577125,19</w:t>
            </w:r>
          </w:p>
        </w:tc>
      </w:tr>
      <w:tr w:rsidR="001D296E" w:rsidRPr="00EC49B6" w14:paraId="01B76B2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10FB25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23A55B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1006535,74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2F7A66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2577194,51</w:t>
            </w:r>
          </w:p>
        </w:tc>
      </w:tr>
      <w:tr w:rsidR="001D296E" w:rsidRPr="00EC49B6" w14:paraId="61B82D6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4957CD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н129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5E2681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1006561,04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9C04F8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2577270,60</w:t>
            </w:r>
          </w:p>
        </w:tc>
      </w:tr>
      <w:tr w:rsidR="001D296E" w:rsidRPr="00EC49B6" w14:paraId="11FCBD6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1B2EBA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80890E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1006568,89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BAC09B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2577464,47</w:t>
            </w:r>
          </w:p>
        </w:tc>
      </w:tr>
      <w:tr w:rsidR="001D296E" w:rsidRPr="00EC49B6" w14:paraId="736580E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7FB7DE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61AAE9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1006606,33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8A880E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2577482,25</w:t>
            </w:r>
          </w:p>
        </w:tc>
      </w:tr>
      <w:tr w:rsidR="001D296E" w:rsidRPr="00EC49B6" w14:paraId="479F14F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80FAC5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C53278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1010800,73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D210A9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2577028,29</w:t>
            </w:r>
          </w:p>
        </w:tc>
      </w:tr>
      <w:tr w:rsidR="001D296E" w:rsidRPr="00EC49B6" w14:paraId="0146072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CF3719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2587F7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1010791,90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820115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2577013,10</w:t>
            </w:r>
          </w:p>
        </w:tc>
      </w:tr>
      <w:tr w:rsidR="001D296E" w:rsidRPr="00EC49B6" w14:paraId="2184444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68D473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4F135D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1010807,02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4AA3A1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2577003,42</w:t>
            </w:r>
          </w:p>
        </w:tc>
      </w:tr>
      <w:tr w:rsidR="001D296E" w:rsidRPr="00EC49B6" w14:paraId="6A31E9B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A3D08A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282B25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1010809,21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B01414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2576982,66</w:t>
            </w:r>
          </w:p>
        </w:tc>
      </w:tr>
      <w:tr w:rsidR="001D296E" w:rsidRPr="00EC49B6" w14:paraId="68EDDF1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7DF7EF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416F57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1010804,40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FD3BC5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2576898,33</w:t>
            </w:r>
          </w:p>
        </w:tc>
      </w:tr>
      <w:tr w:rsidR="001D296E" w:rsidRPr="00EC49B6" w14:paraId="4002E1B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893CAF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8DD871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1010803,45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594941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2576897,39</w:t>
            </w:r>
          </w:p>
        </w:tc>
      </w:tr>
      <w:tr w:rsidR="001D296E" w:rsidRPr="00EC49B6" w14:paraId="6A77E13A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999363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5C2B46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1010792,11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990938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2576896,94</w:t>
            </w:r>
          </w:p>
        </w:tc>
      </w:tr>
      <w:tr w:rsidR="001D296E" w:rsidRPr="00EC49B6" w14:paraId="3300F69A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40869B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н139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1CBECF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1010790,01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74F948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2576878,03</w:t>
            </w:r>
          </w:p>
        </w:tc>
      </w:tr>
      <w:tr w:rsidR="001D296E" w:rsidRPr="00EC49B6" w14:paraId="0EEC9ED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7012E5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35B828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1010789,45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8AAE3A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2576867,34</w:t>
            </w:r>
          </w:p>
        </w:tc>
      </w:tr>
      <w:tr w:rsidR="001D296E" w:rsidRPr="00EC49B6" w14:paraId="6DDDF51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6966CC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3D803D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1010790,75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118C22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2576865,87</w:t>
            </w:r>
          </w:p>
        </w:tc>
      </w:tr>
      <w:tr w:rsidR="001D296E" w:rsidRPr="00EC49B6" w14:paraId="5ABBC07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7113F4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BB5C72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1010790,75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7A547A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2576865,89</w:t>
            </w:r>
          </w:p>
        </w:tc>
      </w:tr>
      <w:tr w:rsidR="001D296E" w:rsidRPr="00EC49B6" w14:paraId="6123E59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FD28DE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B9AFBD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1010802,07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3BC12A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2576853,21</w:t>
            </w:r>
          </w:p>
        </w:tc>
      </w:tr>
      <w:tr w:rsidR="001D296E" w:rsidRPr="00EC49B6" w14:paraId="6895203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92B745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31A5CE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1010802,05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56B186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2576853,21</w:t>
            </w:r>
          </w:p>
        </w:tc>
      </w:tr>
      <w:tr w:rsidR="001D296E" w:rsidRPr="00EC49B6" w14:paraId="314102D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C02635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2A97CE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1010805,63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B2ABA7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2576849,20</w:t>
            </w:r>
          </w:p>
        </w:tc>
      </w:tr>
      <w:tr w:rsidR="001D296E" w:rsidRPr="00EC49B6" w14:paraId="03438CD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61692D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B0C772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1010813,77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843273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2576863,65</w:t>
            </w:r>
          </w:p>
        </w:tc>
      </w:tr>
      <w:tr w:rsidR="001D296E" w:rsidRPr="00EC49B6" w14:paraId="5488574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17E1E1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E55555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1010819,75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AB7B42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2576868,98</w:t>
            </w:r>
          </w:p>
        </w:tc>
      </w:tr>
      <w:tr w:rsidR="001D296E" w:rsidRPr="00EC49B6" w14:paraId="73CF829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D89F1D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00FF99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1010820,09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FE79F1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2576874,87</w:t>
            </w:r>
          </w:p>
        </w:tc>
      </w:tr>
      <w:tr w:rsidR="001D296E" w:rsidRPr="00EC49B6" w14:paraId="542307A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AD1896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н149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3906D2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1010827,74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6B8A1C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2576891,97</w:t>
            </w:r>
          </w:p>
        </w:tc>
      </w:tr>
      <w:tr w:rsidR="001D296E" w:rsidRPr="00EC49B6" w14:paraId="48FD838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EE8E8D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8390D7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1010833,14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FC58EA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2576909,83</w:t>
            </w:r>
          </w:p>
        </w:tc>
      </w:tr>
      <w:tr w:rsidR="001D296E" w:rsidRPr="00EC49B6" w14:paraId="6379132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0AB2E4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21C278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1010836,42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D251A9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2576925,14</w:t>
            </w:r>
          </w:p>
        </w:tc>
      </w:tr>
      <w:tr w:rsidR="001D296E" w:rsidRPr="00EC49B6" w14:paraId="5530265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6E1A8C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A14225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1010832,64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17589B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2576926,02</w:t>
            </w:r>
          </w:p>
        </w:tc>
      </w:tr>
      <w:tr w:rsidR="001D296E" w:rsidRPr="00EC49B6" w14:paraId="0C2192FF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33BA5A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24FE86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1010835,64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E93188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2576951,49</w:t>
            </w:r>
          </w:p>
        </w:tc>
      </w:tr>
      <w:tr w:rsidR="001D296E" w:rsidRPr="00EC49B6" w14:paraId="6BFDBCB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F10F5D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8B3EB3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1010828,13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954243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2577022,44</w:t>
            </w:r>
          </w:p>
        </w:tc>
      </w:tr>
      <w:tr w:rsidR="001D296E" w:rsidRPr="00EC49B6" w14:paraId="2A3E6B3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03D08C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08592F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990174,54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F6469D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2575958,97</w:t>
            </w:r>
          </w:p>
        </w:tc>
      </w:tr>
      <w:tr w:rsidR="001D296E" w:rsidRPr="00EC49B6" w14:paraId="496E945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7A35F8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1950D1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990157,99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E23408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2575946,19</w:t>
            </w:r>
          </w:p>
        </w:tc>
      </w:tr>
      <w:tr w:rsidR="001D296E" w:rsidRPr="00EC49B6" w14:paraId="11ED6EE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23CC02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FA4015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990136,50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1D34AE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2575925,79</w:t>
            </w:r>
          </w:p>
        </w:tc>
      </w:tr>
      <w:tr w:rsidR="001D296E" w:rsidRPr="00EC49B6" w14:paraId="58A4E22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CC3D4A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FC2E55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990138,58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2E5E59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2575923,76</w:t>
            </w:r>
          </w:p>
        </w:tc>
      </w:tr>
      <w:tr w:rsidR="001D296E" w:rsidRPr="00EC49B6" w14:paraId="00D30A6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884393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н159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39417C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990150,52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35FE4A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2575911,65</w:t>
            </w:r>
          </w:p>
        </w:tc>
      </w:tr>
      <w:tr w:rsidR="001D296E" w:rsidRPr="00EC49B6" w14:paraId="378D0F6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B43967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AF04D2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990152,68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FCC315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2575909,45</w:t>
            </w:r>
          </w:p>
        </w:tc>
      </w:tr>
      <w:tr w:rsidR="001D296E" w:rsidRPr="00EC49B6" w14:paraId="500F4DC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9958D0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94F595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990156,52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4237A1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2575913,23</w:t>
            </w:r>
          </w:p>
        </w:tc>
      </w:tr>
      <w:tr w:rsidR="001D296E" w:rsidRPr="00EC49B6" w14:paraId="0CD3E09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628609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60ED77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990165,42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26C390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2575920,94</w:t>
            </w:r>
          </w:p>
        </w:tc>
      </w:tr>
      <w:tr w:rsidR="001D296E" w:rsidRPr="00EC49B6" w14:paraId="1601600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75BB2B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3E2CC6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990171,00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EC7E74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2575926,63</w:t>
            </w:r>
          </w:p>
        </w:tc>
      </w:tr>
      <w:tr w:rsidR="001D296E" w:rsidRPr="00EC49B6" w14:paraId="549CD56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DCE757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47E210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990260,17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5C6544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2575835,48</w:t>
            </w:r>
          </w:p>
        </w:tc>
      </w:tr>
      <w:tr w:rsidR="001D296E" w:rsidRPr="00EC49B6" w14:paraId="5C6F9AF0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FB2C82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8B43DF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990262,35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5B99AA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2575837,63</w:t>
            </w:r>
          </w:p>
        </w:tc>
      </w:tr>
      <w:tr w:rsidR="001D296E" w:rsidRPr="00EC49B6" w14:paraId="316AE8E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097DCF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D04487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990274,48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85CF68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2575849,54</w:t>
            </w:r>
          </w:p>
        </w:tc>
      </w:tr>
      <w:tr w:rsidR="001D296E" w:rsidRPr="00EC49B6" w14:paraId="11420D6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D756E1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D0D141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990276,59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9C9796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2575851,60</w:t>
            </w:r>
          </w:p>
        </w:tc>
      </w:tr>
      <w:tr w:rsidR="001D296E" w:rsidRPr="00EC49B6" w14:paraId="05078024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E07E9E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0A4139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990269,34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19039D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2575862,20</w:t>
            </w:r>
          </w:p>
        </w:tc>
      </w:tr>
      <w:tr w:rsidR="001D296E" w:rsidRPr="00EC49B6" w14:paraId="26802BB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BCBA94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н169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F2AC45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1008420,57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6BB9CE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2577063,20</w:t>
            </w:r>
          </w:p>
        </w:tc>
      </w:tr>
      <w:tr w:rsidR="001D296E" w:rsidRPr="00EC49B6" w14:paraId="3140D345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E19039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0AA721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1008418,12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5E8DBB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2577011,97</w:t>
            </w:r>
          </w:p>
        </w:tc>
      </w:tr>
      <w:tr w:rsidR="001D296E" w:rsidRPr="00EC49B6" w14:paraId="2B5611D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EF5B9D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3E804D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1008414,26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70D7BE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2577008,58</w:t>
            </w:r>
          </w:p>
        </w:tc>
      </w:tr>
      <w:tr w:rsidR="001D296E" w:rsidRPr="00EC49B6" w14:paraId="4A2D9D46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FF6902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104694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1008407,23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1489FF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2576876,84</w:t>
            </w:r>
          </w:p>
        </w:tc>
      </w:tr>
      <w:tr w:rsidR="001D296E" w:rsidRPr="00EC49B6" w14:paraId="72CA1FA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2F7586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607365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1008434,19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DBBA58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2576875,35</w:t>
            </w:r>
          </w:p>
        </w:tc>
      </w:tr>
      <w:tr w:rsidR="001D296E" w:rsidRPr="00EC49B6" w14:paraId="418F44E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F2D544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9074FD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1008437,79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88F6E8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2576911,91</w:t>
            </w:r>
          </w:p>
        </w:tc>
      </w:tr>
      <w:tr w:rsidR="001D296E" w:rsidRPr="00EC49B6" w14:paraId="309F725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053E77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DE31F3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1008440,56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D304A4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2576949,89</w:t>
            </w:r>
          </w:p>
        </w:tc>
      </w:tr>
      <w:tr w:rsidR="001D296E" w:rsidRPr="00EC49B6" w14:paraId="6AA99690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FF1816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EFEA03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1008440,78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956312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2576978,49</w:t>
            </w:r>
          </w:p>
        </w:tc>
      </w:tr>
      <w:tr w:rsidR="001D296E" w:rsidRPr="00EC49B6" w14:paraId="2A60A32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701FEE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29C058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1008441,23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68C2B2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2577003,77</w:t>
            </w:r>
          </w:p>
        </w:tc>
      </w:tr>
      <w:tr w:rsidR="001D296E" w:rsidRPr="00EC49B6" w14:paraId="2B684BC0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85EFDA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F35F99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1008427,75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64B5BED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2577004,50</w:t>
            </w:r>
          </w:p>
        </w:tc>
      </w:tr>
      <w:tr w:rsidR="001D296E" w:rsidRPr="00EC49B6" w14:paraId="0E61391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B2EDD5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н179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FED3AB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1008430,36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AF2C44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2577062,70</w:t>
            </w:r>
          </w:p>
        </w:tc>
      </w:tr>
      <w:tr w:rsidR="001D296E" w:rsidRPr="00EC49B6" w14:paraId="49EE8D19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2D87BB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60E796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992241,52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453B25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2578491,69</w:t>
            </w:r>
          </w:p>
        </w:tc>
      </w:tr>
      <w:tr w:rsidR="001D296E" w:rsidRPr="00EC49B6" w14:paraId="01706DF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FA7E6E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751F83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992225,55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EAB6C8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2578485,88</w:t>
            </w:r>
          </w:p>
        </w:tc>
      </w:tr>
      <w:tr w:rsidR="001D296E" w:rsidRPr="00EC49B6" w14:paraId="59592899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13833B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423CA4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992229,35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C147F0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2578475,64</w:t>
            </w:r>
          </w:p>
        </w:tc>
      </w:tr>
      <w:tr w:rsidR="001D296E" w:rsidRPr="00EC49B6" w14:paraId="2D008AB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C774A4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7685CD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992231,56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9BE1A3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2578469,48</w:t>
            </w:r>
          </w:p>
        </w:tc>
      </w:tr>
      <w:tr w:rsidR="001D296E" w:rsidRPr="00EC49B6" w14:paraId="3802699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8D68D6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9FBC37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992237,51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A85BF2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2578453,01</w:t>
            </w:r>
          </w:p>
        </w:tc>
      </w:tr>
      <w:tr w:rsidR="001D296E" w:rsidRPr="00EC49B6" w14:paraId="2C07671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F98E74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37EE1F9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992258,86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53F64B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2578397,81</w:t>
            </w:r>
          </w:p>
        </w:tc>
      </w:tr>
      <w:tr w:rsidR="001D296E" w:rsidRPr="00EC49B6" w14:paraId="0F20D94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309E5E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DC6540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992264,13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C93048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2578372,22</w:t>
            </w:r>
          </w:p>
        </w:tc>
      </w:tr>
      <w:tr w:rsidR="001D296E" w:rsidRPr="00EC49B6" w14:paraId="0556E42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A3B46E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F1C509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992260,53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C4D1CC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2578370,31</w:t>
            </w:r>
          </w:p>
        </w:tc>
      </w:tr>
      <w:tr w:rsidR="001D296E" w:rsidRPr="00EC49B6" w14:paraId="68067718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17B736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807EC7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992254,31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307A9B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2578368,96</w:t>
            </w:r>
          </w:p>
        </w:tc>
      </w:tr>
      <w:tr w:rsidR="001D296E" w:rsidRPr="00EC49B6" w14:paraId="7409CA7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B13B49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н189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E044C7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992257,94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5F646E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2578352,34</w:t>
            </w:r>
          </w:p>
        </w:tc>
      </w:tr>
      <w:tr w:rsidR="001D296E" w:rsidRPr="00EC49B6" w14:paraId="11A473CD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36A89E2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DC737A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992289,77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EAF999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2578359,30</w:t>
            </w:r>
          </w:p>
        </w:tc>
      </w:tr>
      <w:tr w:rsidR="001D296E" w:rsidRPr="00EC49B6" w14:paraId="203C91F2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CFB448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E81E78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992282,51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89D290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2578392,64</w:t>
            </w:r>
          </w:p>
        </w:tc>
      </w:tr>
      <w:tr w:rsidR="001D296E" w:rsidRPr="00EC49B6" w14:paraId="6A2F2FB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EB7A98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6F0B91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992275,83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BF8FDD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2578414,99</w:t>
            </w:r>
          </w:p>
        </w:tc>
      </w:tr>
      <w:tr w:rsidR="001D296E" w:rsidRPr="00EC49B6" w14:paraId="7936D00A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2F458C8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A2D71E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992264,99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C77C11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2578443,28</w:t>
            </w:r>
          </w:p>
        </w:tc>
      </w:tr>
      <w:tr w:rsidR="001D296E" w:rsidRPr="00EC49B6" w14:paraId="41798C13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6D7FD2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671896C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992260,37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55CBAD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2578454,01</w:t>
            </w:r>
          </w:p>
        </w:tc>
      </w:tr>
      <w:tr w:rsidR="001D296E" w:rsidRPr="00EC49B6" w14:paraId="7B79B249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EFF7BE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A42612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992254,73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3F96139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2578464,82</w:t>
            </w:r>
          </w:p>
        </w:tc>
      </w:tr>
      <w:tr w:rsidR="001D296E" w:rsidRPr="00EC49B6" w14:paraId="3D41A61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6B98A1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6F359A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992248,53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0C3A94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2578474,76</w:t>
            </w:r>
          </w:p>
        </w:tc>
      </w:tr>
      <w:tr w:rsidR="001D296E" w:rsidRPr="00EC49B6" w14:paraId="0EE5C0CF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A8D9B0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н197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4580E06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992246,82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C2E14E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2578477,27</w:t>
            </w:r>
          </w:p>
        </w:tc>
      </w:tr>
      <w:tr w:rsidR="001D296E" w:rsidRPr="00EC49B6" w14:paraId="121BFFD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1F2290A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н198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C142D24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992244,76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D1462B7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2578482,08</w:t>
            </w:r>
          </w:p>
        </w:tc>
      </w:tr>
      <w:tr w:rsidR="001D296E" w:rsidRPr="00EC49B6" w14:paraId="6A199E10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5733A503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н199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734E5B3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999081,37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00E929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2578738,41</w:t>
            </w:r>
          </w:p>
        </w:tc>
      </w:tr>
      <w:tr w:rsidR="001D296E" w:rsidRPr="00EC49B6" w14:paraId="58C3A81E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73D1C06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н200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0CEFB2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999067,29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F86930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2578729,05</w:t>
            </w:r>
          </w:p>
        </w:tc>
      </w:tr>
      <w:tr w:rsidR="001D296E" w:rsidRPr="00EC49B6" w14:paraId="1403B590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5157DA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н201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482926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999065,46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2037B41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2578730,31</w:t>
            </w:r>
          </w:p>
        </w:tc>
      </w:tr>
      <w:tr w:rsidR="001D296E" w:rsidRPr="00EC49B6" w14:paraId="0EAE2C3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D59106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н202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CD831DE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999056,39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5CFDC652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2578714,92</w:t>
            </w:r>
          </w:p>
        </w:tc>
      </w:tr>
      <w:tr w:rsidR="001D296E" w:rsidRPr="00EC49B6" w14:paraId="73332221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AE39140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н203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17481879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999081,67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43DF93BA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2578698,32</w:t>
            </w:r>
          </w:p>
        </w:tc>
      </w:tr>
      <w:tr w:rsidR="001D296E" w:rsidRPr="00EC49B6" w14:paraId="5F75C6CC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0BB14AD8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н204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2B9107E1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999118,54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75E7FA2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2578698,39</w:t>
            </w:r>
          </w:p>
        </w:tc>
      </w:tr>
      <w:tr w:rsidR="001D296E" w:rsidRPr="00EC49B6" w14:paraId="2EC5742B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44586556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н205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0E347D4C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999139,59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0EB7730D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2578690,57</w:t>
            </w:r>
          </w:p>
        </w:tc>
      </w:tr>
      <w:tr w:rsidR="001D296E" w:rsidRPr="00EC49B6" w14:paraId="2EC037A7" w14:textId="77777777" w:rsidTr="00375174">
        <w:trPr>
          <w:trHeight w:val="255"/>
        </w:trPr>
        <w:tc>
          <w:tcPr>
            <w:tcW w:w="676" w:type="dxa"/>
            <w:shd w:val="clear" w:color="auto" w:fill="auto"/>
            <w:noWrap/>
            <w:vAlign w:val="center"/>
            <w:hideMark/>
          </w:tcPr>
          <w:p w14:paraId="6806632B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н206</w:t>
            </w:r>
          </w:p>
        </w:tc>
        <w:tc>
          <w:tcPr>
            <w:tcW w:w="1113" w:type="dxa"/>
            <w:shd w:val="clear" w:color="auto" w:fill="auto"/>
            <w:noWrap/>
            <w:vAlign w:val="center"/>
            <w:hideMark/>
          </w:tcPr>
          <w:p w14:paraId="581768BF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999149,79</w:t>
            </w:r>
          </w:p>
        </w:tc>
        <w:tc>
          <w:tcPr>
            <w:tcW w:w="1203" w:type="dxa"/>
            <w:shd w:val="clear" w:color="auto" w:fill="auto"/>
            <w:noWrap/>
            <w:vAlign w:val="center"/>
            <w:hideMark/>
          </w:tcPr>
          <w:p w14:paraId="151A5875" w14:textId="77777777" w:rsidR="001D296E" w:rsidRPr="00EC49B6" w:rsidRDefault="001D296E" w:rsidP="00EC49B6">
            <w:pPr>
              <w:jc w:val="center"/>
              <w:rPr>
                <w:color w:val="000000"/>
                <w:sz w:val="28"/>
                <w:szCs w:val="28"/>
              </w:rPr>
            </w:pPr>
            <w:r w:rsidRPr="00EC49B6">
              <w:rPr>
                <w:color w:val="000000"/>
                <w:sz w:val="28"/>
                <w:szCs w:val="28"/>
              </w:rPr>
              <w:t>2578704,48</w:t>
            </w:r>
          </w:p>
        </w:tc>
      </w:tr>
    </w:tbl>
    <w:p w14:paraId="1F23CF85" w14:textId="77777777" w:rsidR="00C83785" w:rsidRPr="00EC49B6" w:rsidRDefault="00C83785" w:rsidP="00EC49B6">
      <w:pPr>
        <w:rPr>
          <w:sz w:val="28"/>
          <w:szCs w:val="28"/>
        </w:rPr>
        <w:sectPr w:rsidR="00C83785" w:rsidRPr="00EC49B6" w:rsidSect="00C83785">
          <w:type w:val="continuous"/>
          <w:pgSz w:w="11906" w:h="16838" w:code="9"/>
          <w:pgMar w:top="1106" w:right="568" w:bottom="426" w:left="1560" w:header="570" w:footer="332" w:gutter="0"/>
          <w:cols w:num="3" w:space="720"/>
          <w:docGrid w:linePitch="326"/>
        </w:sectPr>
      </w:pPr>
    </w:p>
    <w:p w14:paraId="3BDCF097" w14:textId="77777777" w:rsidR="00521F52" w:rsidRPr="00EC49B6" w:rsidRDefault="00C83785" w:rsidP="00EC49B6">
      <w:pPr>
        <w:pStyle w:val="21"/>
        <w:numPr>
          <w:ilvl w:val="1"/>
          <w:numId w:val="1"/>
        </w:numPr>
        <w:ind w:left="718"/>
        <w:rPr>
          <w:b w:val="0"/>
          <w:sz w:val="28"/>
          <w:szCs w:val="28"/>
        </w:rPr>
      </w:pPr>
      <w:bookmarkStart w:id="31" w:name="_Toc100310845"/>
      <w:r w:rsidRPr="00EC49B6">
        <w:rPr>
          <w:b w:val="0"/>
          <w:sz w:val="28"/>
          <w:szCs w:val="28"/>
        </w:rPr>
        <w:t>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 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31"/>
    </w:p>
    <w:p w14:paraId="2606B171" w14:textId="77777777" w:rsidR="00C83785" w:rsidRPr="00EC49B6" w:rsidRDefault="00C83785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lastRenderedPageBreak/>
        <w:t>Образуемые земельные участки расп</w:t>
      </w:r>
      <w:r w:rsidR="00DB0263" w:rsidRPr="00EC49B6">
        <w:rPr>
          <w:sz w:val="28"/>
          <w:szCs w:val="28"/>
        </w:rPr>
        <w:t>оложены на землях лесного фонда</w:t>
      </w:r>
      <w:r w:rsidR="00B92CB1" w:rsidRPr="00EC49B6">
        <w:rPr>
          <w:sz w:val="28"/>
          <w:szCs w:val="28"/>
        </w:rPr>
        <w:t>, землях запаса</w:t>
      </w:r>
      <w:r w:rsidR="007C5CCB" w:rsidRPr="00EC49B6">
        <w:rPr>
          <w:sz w:val="28"/>
          <w:szCs w:val="28"/>
        </w:rPr>
        <w:t>.</w:t>
      </w:r>
    </w:p>
    <w:p w14:paraId="69D1F4B2" w14:textId="77777777" w:rsidR="009E288A" w:rsidRPr="00EC49B6" w:rsidRDefault="009E288A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Вид разрешенного использования:</w:t>
      </w:r>
    </w:p>
    <w:p w14:paraId="36A536CB" w14:textId="77777777" w:rsidR="009E288A" w:rsidRPr="00EC49B6" w:rsidRDefault="009E288A" w:rsidP="00EC49B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49B6">
        <w:rPr>
          <w:sz w:val="28"/>
          <w:szCs w:val="28"/>
        </w:rPr>
        <w:t>- для земель лесного фонда, установлен в соответствии со ст. 25 Лесного Кодекса РФ – Строительство, реконструкция, эксплуатация линейных объектов;</w:t>
      </w:r>
    </w:p>
    <w:p w14:paraId="7B33D353" w14:textId="7A754637" w:rsidR="005B2713" w:rsidRPr="00EC49B6" w:rsidRDefault="009E288A" w:rsidP="005B2713">
      <w:pPr>
        <w:autoSpaceDE w:val="0"/>
        <w:autoSpaceDN w:val="0"/>
        <w:adjustRightInd w:val="0"/>
        <w:ind w:firstLine="709"/>
        <w:jc w:val="both"/>
        <w:rPr>
          <w:rFonts w:eastAsia="Calibri"/>
          <w:noProof/>
          <w:sz w:val="28"/>
          <w:szCs w:val="28"/>
          <w:lang w:eastAsia="en-US"/>
        </w:rPr>
      </w:pPr>
      <w:r w:rsidRPr="00EC49B6">
        <w:rPr>
          <w:sz w:val="28"/>
          <w:szCs w:val="28"/>
        </w:rPr>
        <w:t xml:space="preserve">- для земель </w:t>
      </w:r>
      <w:proofErr w:type="gramStart"/>
      <w:r w:rsidRPr="00EC49B6">
        <w:rPr>
          <w:sz w:val="28"/>
          <w:szCs w:val="28"/>
        </w:rPr>
        <w:t>запаса,  установлен</w:t>
      </w:r>
      <w:proofErr w:type="gramEnd"/>
      <w:r w:rsidRPr="00EC49B6">
        <w:rPr>
          <w:sz w:val="28"/>
          <w:szCs w:val="28"/>
        </w:rPr>
        <w:t xml:space="preserve"> в соответствии с Приказом </w:t>
      </w:r>
    </w:p>
    <w:p w14:paraId="089A098C" w14:textId="187D2B56" w:rsidR="001C757F" w:rsidRPr="00EC49B6" w:rsidRDefault="001C757F" w:rsidP="00EC49B6">
      <w:pPr>
        <w:pStyle w:val="29"/>
        <w:tabs>
          <w:tab w:val="left" w:pos="851"/>
        </w:tabs>
        <w:suppressAutoHyphens/>
        <w:spacing w:after="0"/>
        <w:ind w:left="0" w:firstLine="709"/>
        <w:jc w:val="both"/>
        <w:rPr>
          <w:rFonts w:eastAsia="Calibri"/>
          <w:noProof/>
          <w:sz w:val="28"/>
          <w:szCs w:val="28"/>
          <w:lang w:eastAsia="en-US"/>
        </w:rPr>
      </w:pPr>
    </w:p>
    <w:sectPr w:rsidR="001C757F" w:rsidRPr="00EC49B6" w:rsidSect="00E37708">
      <w:type w:val="continuous"/>
      <w:pgSz w:w="11906" w:h="16838" w:code="9"/>
      <w:pgMar w:top="1106" w:right="568" w:bottom="426" w:left="1560" w:header="570" w:footer="332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71E2A9" w14:textId="77777777" w:rsidR="00CE1D04" w:rsidRDefault="00CE1D04">
      <w:r>
        <w:separator/>
      </w:r>
    </w:p>
  </w:endnote>
  <w:endnote w:type="continuationSeparator" w:id="0">
    <w:p w14:paraId="7CAFA5E7" w14:textId="77777777" w:rsidR="00CE1D04" w:rsidRDefault="00CE1D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31DFF" w14:textId="77777777" w:rsidR="00CA5BF7" w:rsidRDefault="00CA5BF7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F9658C" w14:textId="77777777" w:rsidR="009013E1" w:rsidRPr="00F74188" w:rsidRDefault="009013E1" w:rsidP="00F74188">
    <w:pPr>
      <w:tabs>
        <w:tab w:val="center" w:pos="4153"/>
        <w:tab w:val="right" w:pos="8306"/>
      </w:tabs>
      <w:ind w:left="1418"/>
      <w:contextualSpacing/>
      <w:rPr>
        <w:sz w:val="4"/>
        <w:szCs w:val="4"/>
      </w:rPr>
    </w:pPr>
  </w:p>
  <w:p w14:paraId="2D5F404E" w14:textId="66447F04" w:rsidR="009013E1" w:rsidRPr="00382684" w:rsidRDefault="009013E1" w:rsidP="00CA5BF7">
    <w:pPr>
      <w:tabs>
        <w:tab w:val="center" w:pos="4153"/>
        <w:tab w:val="left" w:pos="7655"/>
        <w:tab w:val="left" w:pos="8931"/>
      </w:tabs>
      <w:jc w:val="right"/>
    </w:pPr>
    <w:r w:rsidRPr="00382684">
      <w:fldChar w:fldCharType="begin"/>
    </w:r>
    <w:r w:rsidRPr="00382684">
      <w:instrText>PAGE   \* MERGEFORMAT</w:instrText>
    </w:r>
    <w:r w:rsidRPr="00382684">
      <w:fldChar w:fldCharType="separate"/>
    </w:r>
    <w:r w:rsidR="00950017">
      <w:rPr>
        <w:noProof/>
      </w:rPr>
      <w:t>79</w:t>
    </w:r>
    <w:r w:rsidRPr="00382684">
      <w:fldChar w:fldCharType="end"/>
    </w:r>
    <w:r w:rsidRPr="00382684">
      <w:t xml:space="preserve"> из </w:t>
    </w:r>
    <w:fldSimple w:instr=" NUMPAGES   \* MERGEFORMAT ">
      <w:r w:rsidR="00950017">
        <w:rPr>
          <w:noProof/>
        </w:rPr>
        <w:t>79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B7CD1C" w14:textId="77777777" w:rsidR="00CA5BF7" w:rsidRDefault="00CA5BF7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8AD6FA" w14:textId="77777777" w:rsidR="00CE1D04" w:rsidRDefault="00CE1D04">
      <w:r>
        <w:separator/>
      </w:r>
    </w:p>
  </w:footnote>
  <w:footnote w:type="continuationSeparator" w:id="0">
    <w:p w14:paraId="4BF85B07" w14:textId="77777777" w:rsidR="00CE1D04" w:rsidRDefault="00CE1D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331EEE" w14:textId="77777777" w:rsidR="00CA5BF7" w:rsidRDefault="00CA5BF7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FA9940" w14:textId="77777777" w:rsidR="00CA5BF7" w:rsidRDefault="00CA5BF7">
    <w:pPr>
      <w:pStyle w:val="ab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57FF78" w14:textId="77777777" w:rsidR="009013E1" w:rsidRDefault="009013E1" w:rsidP="00EA72E8">
    <w:pPr>
      <w:pStyle w:val="ab"/>
      <w:ind w:left="3119"/>
      <w:jc w:val="center"/>
      <w:rPr>
        <w:b/>
        <w:sz w:val="28"/>
        <w:szCs w:val="28"/>
      </w:rPr>
    </w:pPr>
    <w:r>
      <w:rPr>
        <w:noProof/>
      </w:rPr>
      <w:drawing>
        <wp:anchor distT="0" distB="0" distL="114300" distR="114300" simplePos="0" relativeHeight="251656704" behindDoc="0" locked="0" layoutInCell="1" allowOverlap="1" wp14:anchorId="4ACAC498" wp14:editId="5FE4E70A">
          <wp:simplePos x="0" y="0"/>
          <wp:positionH relativeFrom="column">
            <wp:posOffset>-16510</wp:posOffset>
          </wp:positionH>
          <wp:positionV relativeFrom="paragraph">
            <wp:posOffset>114935</wp:posOffset>
          </wp:positionV>
          <wp:extent cx="1800225" cy="466725"/>
          <wp:effectExtent l="0" t="0" r="9525" b="9525"/>
          <wp:wrapNone/>
          <wp:docPr id="7" name="Рисунок 7" descr="LOGO_final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LOGO_final-0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42BC4">
      <w:rPr>
        <w:b/>
        <w:sz w:val="28"/>
        <w:szCs w:val="28"/>
      </w:rPr>
      <w:t>Общество с ограниченной ответ</w:t>
    </w:r>
    <w:r>
      <w:rPr>
        <w:b/>
        <w:sz w:val="28"/>
        <w:szCs w:val="28"/>
      </w:rPr>
      <w:t>ственностью</w:t>
    </w:r>
    <w:r>
      <w:rPr>
        <w:b/>
        <w:sz w:val="28"/>
        <w:szCs w:val="28"/>
      </w:rPr>
      <w:br/>
      <w:t>«</w:t>
    </w:r>
    <w:r w:rsidRPr="00842BC4">
      <w:rPr>
        <w:b/>
        <w:sz w:val="28"/>
        <w:szCs w:val="28"/>
      </w:rPr>
      <w:t>Н</w:t>
    </w:r>
    <w:r>
      <w:rPr>
        <w:b/>
        <w:sz w:val="28"/>
        <w:szCs w:val="28"/>
      </w:rPr>
      <w:t>аучно-исследовательский проектный институт</w:t>
    </w:r>
    <w:r>
      <w:rPr>
        <w:b/>
        <w:sz w:val="28"/>
        <w:szCs w:val="28"/>
      </w:rPr>
      <w:br/>
    </w:r>
    <w:r w:rsidRPr="00842BC4">
      <w:rPr>
        <w:b/>
        <w:sz w:val="28"/>
        <w:szCs w:val="28"/>
      </w:rPr>
      <w:t>«</w:t>
    </w:r>
    <w:proofErr w:type="spellStart"/>
    <w:r w:rsidRPr="00842BC4">
      <w:rPr>
        <w:b/>
        <w:sz w:val="28"/>
        <w:szCs w:val="28"/>
      </w:rPr>
      <w:t>Нефтегазпроект</w:t>
    </w:r>
    <w:proofErr w:type="spellEnd"/>
    <w:r w:rsidRPr="00842BC4">
      <w:rPr>
        <w:b/>
        <w:sz w:val="28"/>
        <w:szCs w:val="28"/>
      </w:rPr>
      <w:t>»</w:t>
    </w:r>
  </w:p>
  <w:p w14:paraId="72F07E93" w14:textId="77777777" w:rsidR="009013E1" w:rsidRDefault="009013E1">
    <w:pPr>
      <w:pStyle w:val="ab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EBFA0F" w14:textId="77777777" w:rsidR="009013E1" w:rsidRDefault="009013E1" w:rsidP="00EA72E8">
    <w:pPr>
      <w:pStyle w:val="ab"/>
      <w:ind w:left="3119"/>
      <w:jc w:val="center"/>
      <w:rPr>
        <w:b/>
        <w:sz w:val="28"/>
        <w:szCs w:val="28"/>
      </w:rPr>
    </w:pPr>
    <w:r>
      <w:rPr>
        <w:noProof/>
      </w:rPr>
      <w:drawing>
        <wp:anchor distT="0" distB="0" distL="114300" distR="114300" simplePos="0" relativeHeight="251668992" behindDoc="0" locked="0" layoutInCell="1" allowOverlap="1" wp14:anchorId="6B805315" wp14:editId="35002E69">
          <wp:simplePos x="0" y="0"/>
          <wp:positionH relativeFrom="column">
            <wp:posOffset>-16510</wp:posOffset>
          </wp:positionH>
          <wp:positionV relativeFrom="paragraph">
            <wp:posOffset>114935</wp:posOffset>
          </wp:positionV>
          <wp:extent cx="1800225" cy="466725"/>
          <wp:effectExtent l="0" t="0" r="9525" b="9525"/>
          <wp:wrapNone/>
          <wp:docPr id="20" name="Рисунок 20" descr="LOGO_final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LOGO_final-0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42BC4">
      <w:rPr>
        <w:b/>
        <w:sz w:val="28"/>
        <w:szCs w:val="28"/>
      </w:rPr>
      <w:t>Общество с ограниченной ответ</w:t>
    </w:r>
    <w:r>
      <w:rPr>
        <w:b/>
        <w:sz w:val="28"/>
        <w:szCs w:val="28"/>
      </w:rPr>
      <w:t>ственностью</w:t>
    </w:r>
    <w:r>
      <w:rPr>
        <w:b/>
        <w:sz w:val="28"/>
        <w:szCs w:val="28"/>
      </w:rPr>
      <w:br/>
      <w:t>«</w:t>
    </w:r>
    <w:r w:rsidRPr="00842BC4">
      <w:rPr>
        <w:b/>
        <w:sz w:val="28"/>
        <w:szCs w:val="28"/>
      </w:rPr>
      <w:t>Н</w:t>
    </w:r>
    <w:r>
      <w:rPr>
        <w:b/>
        <w:sz w:val="28"/>
        <w:szCs w:val="28"/>
      </w:rPr>
      <w:t>аучно-исследовательский проектный институт</w:t>
    </w:r>
    <w:r>
      <w:rPr>
        <w:b/>
        <w:sz w:val="28"/>
        <w:szCs w:val="28"/>
      </w:rPr>
      <w:br/>
    </w:r>
    <w:r w:rsidRPr="00842BC4">
      <w:rPr>
        <w:b/>
        <w:sz w:val="28"/>
        <w:szCs w:val="28"/>
      </w:rPr>
      <w:t>«</w:t>
    </w:r>
    <w:proofErr w:type="spellStart"/>
    <w:r w:rsidRPr="00842BC4">
      <w:rPr>
        <w:b/>
        <w:sz w:val="28"/>
        <w:szCs w:val="28"/>
      </w:rPr>
      <w:t>Нефтегазпроект</w:t>
    </w:r>
    <w:proofErr w:type="spellEnd"/>
    <w:r w:rsidRPr="00842BC4">
      <w:rPr>
        <w:b/>
        <w:sz w:val="28"/>
        <w:szCs w:val="28"/>
      </w:rPr>
      <w:t>»</w:t>
    </w:r>
  </w:p>
  <w:p w14:paraId="78E4FE64" w14:textId="77777777" w:rsidR="009013E1" w:rsidRDefault="009013E1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6EE233DC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B2650E4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50C93C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ED2CF9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1F69E6C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78EA97C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D3811B8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504DF7E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29C125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29425E4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8430A2"/>
    <w:multiLevelType w:val="hybridMultilevel"/>
    <w:tmpl w:val="15EC8006"/>
    <w:lvl w:ilvl="0" w:tplc="0172C3FC">
      <w:start w:val="1"/>
      <w:numFmt w:val="bullet"/>
      <w:pStyle w:val="NGP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CB3E91D4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5DF6A25"/>
    <w:multiLevelType w:val="hybridMultilevel"/>
    <w:tmpl w:val="A502D29C"/>
    <w:lvl w:ilvl="0" w:tplc="04190019">
      <w:start w:val="1"/>
      <w:numFmt w:val="lowerLetter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08CA5B61"/>
    <w:multiLevelType w:val="multilevel"/>
    <w:tmpl w:val="413ADFFE"/>
    <w:lvl w:ilvl="0">
      <w:start w:val="1"/>
      <w:numFmt w:val="bullet"/>
      <w:pStyle w:val="a1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13" w15:restartNumberingAfterBreak="0">
    <w:nsid w:val="0A6A3F7E"/>
    <w:multiLevelType w:val="hybridMultilevel"/>
    <w:tmpl w:val="040C9D7A"/>
    <w:lvl w:ilvl="0" w:tplc="D61CAA60">
      <w:start w:val="1"/>
      <w:numFmt w:val="decimal"/>
      <w:pStyle w:val="NGP0"/>
      <w:lvlText w:val="%1"/>
      <w:lvlJc w:val="left"/>
      <w:pPr>
        <w:ind w:left="142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128B7F59"/>
    <w:multiLevelType w:val="multilevel"/>
    <w:tmpl w:val="D94A6CA0"/>
    <w:lvl w:ilvl="0">
      <w:start w:val="1"/>
      <w:numFmt w:val="decimal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a2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5" w15:restartNumberingAfterBreak="0">
    <w:nsid w:val="146D4FC1"/>
    <w:multiLevelType w:val="multilevel"/>
    <w:tmpl w:val="04190023"/>
    <w:styleLink w:val="a3"/>
    <w:lvl w:ilvl="0">
      <w:start w:val="1"/>
      <w:numFmt w:val="upperRoman"/>
      <w:lvlText w:val="Статья %1."/>
      <w:lvlJc w:val="left"/>
      <w:pPr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6" w15:restartNumberingAfterBreak="0">
    <w:nsid w:val="28D10206"/>
    <w:multiLevelType w:val="multilevel"/>
    <w:tmpl w:val="8334E942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decimal"/>
      <w:pStyle w:val="21"/>
      <w:lvlText w:val="%1.%2"/>
      <w:lvlJc w:val="left"/>
      <w:pPr>
        <w:ind w:left="1286" w:hanging="576"/>
      </w:pPr>
      <w:rPr>
        <w:rFonts w:hint="default"/>
      </w:rPr>
    </w:lvl>
    <w:lvl w:ilvl="2">
      <w:start w:val="1"/>
      <w:numFmt w:val="decimal"/>
      <w:pStyle w:val="31"/>
      <w:lvlText w:val="%1.%2.%3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 w15:restartNumberingAfterBreak="0">
    <w:nsid w:val="294F73CA"/>
    <w:multiLevelType w:val="hybridMultilevel"/>
    <w:tmpl w:val="08CCDED8"/>
    <w:lvl w:ilvl="0" w:tplc="A7026DEA">
      <w:start w:val="2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644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8" w15:restartNumberingAfterBreak="0">
    <w:nsid w:val="2A3609A1"/>
    <w:multiLevelType w:val="hybridMultilevel"/>
    <w:tmpl w:val="2C5C34DA"/>
    <w:lvl w:ilvl="0" w:tplc="BFD03F52">
      <w:start w:val="1"/>
      <w:numFmt w:val="decimal"/>
      <w:pStyle w:val="a4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FA0D39"/>
    <w:multiLevelType w:val="hybridMultilevel"/>
    <w:tmpl w:val="E17C09D0"/>
    <w:lvl w:ilvl="0" w:tplc="B1E07F36">
      <w:start w:val="1"/>
      <w:numFmt w:val="bullet"/>
      <w:pStyle w:val="1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F4D50F2"/>
    <w:multiLevelType w:val="multilevel"/>
    <w:tmpl w:val="413ADFFE"/>
    <w:styleLink w:val="a5"/>
    <w:lvl w:ilvl="0">
      <w:start w:val="1"/>
      <w:numFmt w:val="bullet"/>
      <w:pStyle w:val="a6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21" w15:restartNumberingAfterBreak="0">
    <w:nsid w:val="30A7414C"/>
    <w:multiLevelType w:val="multilevel"/>
    <w:tmpl w:val="79321394"/>
    <w:lvl w:ilvl="0">
      <w:start w:val="1"/>
      <w:numFmt w:val="decimal"/>
      <w:pStyle w:val="1NGP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NGP"/>
      <w:suff w:val="space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NGP"/>
      <w:suff w:val="space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32C43762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3032A82"/>
    <w:multiLevelType w:val="hybridMultilevel"/>
    <w:tmpl w:val="8796F06A"/>
    <w:styleLink w:val="10"/>
    <w:lvl w:ilvl="0" w:tplc="7D78EB28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4" w15:restartNumberingAfterBreak="0">
    <w:nsid w:val="33E047AB"/>
    <w:multiLevelType w:val="multilevel"/>
    <w:tmpl w:val="041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47097933"/>
    <w:multiLevelType w:val="hybridMultilevel"/>
    <w:tmpl w:val="EAD8ECB4"/>
    <w:lvl w:ilvl="0" w:tplc="1BDADD36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52124DBA"/>
    <w:multiLevelType w:val="multilevel"/>
    <w:tmpl w:val="48E025B2"/>
    <w:styleLink w:val="11"/>
    <w:lvl w:ilvl="0">
      <w:start w:val="1"/>
      <w:numFmt w:val="decimal"/>
      <w:suff w:val="space"/>
      <w:lvlText w:val="%1."/>
      <w:lvlJc w:val="left"/>
      <w:pPr>
        <w:ind w:left="3492" w:hanging="43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suff w:val="space"/>
      <w:lvlText w:val="%1.%2"/>
      <w:lvlJc w:val="left"/>
      <w:pPr>
        <w:ind w:left="1296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suff w:val="space"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715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59"/>
        </w:tabs>
        <w:ind w:left="185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003"/>
        </w:tabs>
        <w:ind w:left="200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147"/>
        </w:tabs>
        <w:ind w:left="214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435"/>
        </w:tabs>
        <w:ind w:left="2435" w:hanging="1584"/>
      </w:pPr>
      <w:rPr>
        <w:rFonts w:hint="default"/>
      </w:rPr>
    </w:lvl>
  </w:abstractNum>
  <w:abstractNum w:abstractNumId="27" w15:restartNumberingAfterBreak="0">
    <w:nsid w:val="5F9768A4"/>
    <w:multiLevelType w:val="hybridMultilevel"/>
    <w:tmpl w:val="2DB83F00"/>
    <w:lvl w:ilvl="0" w:tplc="C180020C">
      <w:start w:val="1"/>
      <w:numFmt w:val="bullet"/>
      <w:lvlText w:val="-"/>
      <w:lvlJc w:val="left"/>
      <w:pPr>
        <w:ind w:left="1684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4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44" w:hanging="360"/>
      </w:pPr>
      <w:rPr>
        <w:rFonts w:ascii="Wingdings" w:hAnsi="Wingdings" w:hint="default"/>
      </w:rPr>
    </w:lvl>
  </w:abstractNum>
  <w:abstractNum w:abstractNumId="28" w15:restartNumberingAfterBreak="0">
    <w:nsid w:val="602B1778"/>
    <w:multiLevelType w:val="hybridMultilevel"/>
    <w:tmpl w:val="9B94E32C"/>
    <w:lvl w:ilvl="0" w:tplc="B1BE3C86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3A2550F"/>
    <w:multiLevelType w:val="hybridMultilevel"/>
    <w:tmpl w:val="A502D29C"/>
    <w:lvl w:ilvl="0" w:tplc="FFFFFFFF">
      <w:start w:val="1"/>
      <w:numFmt w:val="lowerLetter"/>
      <w:lvlText w:val="%1."/>
      <w:lvlJc w:val="left"/>
      <w:pPr>
        <w:ind w:left="644" w:hanging="360"/>
      </w:p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6"/>
  </w:num>
  <w:num w:numId="2">
    <w:abstractNumId w:val="16"/>
  </w:num>
  <w:num w:numId="3">
    <w:abstractNumId w:val="18"/>
  </w:num>
  <w:num w:numId="4">
    <w:abstractNumId w:val="12"/>
  </w:num>
  <w:num w:numId="5">
    <w:abstractNumId w:val="20"/>
  </w:num>
  <w:num w:numId="6">
    <w:abstractNumId w:val="14"/>
  </w:num>
  <w:num w:numId="7">
    <w:abstractNumId w:val="10"/>
  </w:num>
  <w:num w:numId="8">
    <w:abstractNumId w:val="21"/>
  </w:num>
  <w:num w:numId="9">
    <w:abstractNumId w:val="16"/>
    <w:lvlOverride w:ilvl="0">
      <w:startOverride w:val="4"/>
    </w:lvlOverride>
  </w:num>
  <w:num w:numId="10">
    <w:abstractNumId w:val="9"/>
  </w:num>
  <w:num w:numId="11">
    <w:abstractNumId w:val="15"/>
  </w:num>
  <w:num w:numId="12">
    <w:abstractNumId w:val="0"/>
  </w:num>
  <w:num w:numId="13">
    <w:abstractNumId w:val="1"/>
  </w:num>
  <w:num w:numId="14">
    <w:abstractNumId w:val="2"/>
  </w:num>
  <w:num w:numId="15">
    <w:abstractNumId w:val="3"/>
  </w:num>
  <w:num w:numId="16">
    <w:abstractNumId w:val="8"/>
  </w:num>
  <w:num w:numId="17">
    <w:abstractNumId w:val="4"/>
  </w:num>
  <w:num w:numId="18">
    <w:abstractNumId w:val="5"/>
  </w:num>
  <w:num w:numId="19">
    <w:abstractNumId w:val="6"/>
  </w:num>
  <w:num w:numId="20">
    <w:abstractNumId w:val="7"/>
  </w:num>
  <w:num w:numId="21">
    <w:abstractNumId w:val="24"/>
  </w:num>
  <w:num w:numId="22">
    <w:abstractNumId w:val="22"/>
  </w:num>
  <w:num w:numId="23">
    <w:abstractNumId w:val="13"/>
  </w:num>
  <w:num w:numId="24">
    <w:abstractNumId w:val="23"/>
  </w:num>
  <w:num w:numId="25">
    <w:abstractNumId w:val="19"/>
  </w:num>
  <w:num w:numId="26">
    <w:abstractNumId w:val="26"/>
  </w:num>
  <w:num w:numId="27">
    <w:abstractNumId w:val="27"/>
  </w:num>
  <w:num w:numId="28">
    <w:abstractNumId w:val="16"/>
  </w:num>
  <w:num w:numId="2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8"/>
  </w:num>
  <w:num w:numId="31">
    <w:abstractNumId w:val="25"/>
  </w:num>
  <w:num w:numId="32">
    <w:abstractNumId w:val="17"/>
  </w:num>
  <w:num w:numId="33">
    <w:abstractNumId w:val="11"/>
  </w:num>
  <w:num w:numId="34">
    <w:abstractNumId w:val="29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isplayBackgroundShape/>
  <w:embedTrueTypeFonts/>
  <w:saveSubset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90A5A"/>
    <w:rsid w:val="00000221"/>
    <w:rsid w:val="0000121C"/>
    <w:rsid w:val="000015F2"/>
    <w:rsid w:val="000019DF"/>
    <w:rsid w:val="00001B59"/>
    <w:rsid w:val="00001CCF"/>
    <w:rsid w:val="000024A3"/>
    <w:rsid w:val="00002709"/>
    <w:rsid w:val="00003379"/>
    <w:rsid w:val="00004194"/>
    <w:rsid w:val="000045AA"/>
    <w:rsid w:val="0000474B"/>
    <w:rsid w:val="0000511C"/>
    <w:rsid w:val="00005995"/>
    <w:rsid w:val="00005BC4"/>
    <w:rsid w:val="00005F19"/>
    <w:rsid w:val="00006418"/>
    <w:rsid w:val="00006F59"/>
    <w:rsid w:val="00007BD3"/>
    <w:rsid w:val="00010D14"/>
    <w:rsid w:val="000113BB"/>
    <w:rsid w:val="00011FA6"/>
    <w:rsid w:val="0001232C"/>
    <w:rsid w:val="000125E1"/>
    <w:rsid w:val="00012845"/>
    <w:rsid w:val="00012978"/>
    <w:rsid w:val="00012CC9"/>
    <w:rsid w:val="00012D2F"/>
    <w:rsid w:val="00013C34"/>
    <w:rsid w:val="0001454A"/>
    <w:rsid w:val="0001475B"/>
    <w:rsid w:val="00014902"/>
    <w:rsid w:val="000159FE"/>
    <w:rsid w:val="00015CA8"/>
    <w:rsid w:val="000161A9"/>
    <w:rsid w:val="000173D3"/>
    <w:rsid w:val="000203A3"/>
    <w:rsid w:val="00021A48"/>
    <w:rsid w:val="00021E0D"/>
    <w:rsid w:val="00022F94"/>
    <w:rsid w:val="00023B69"/>
    <w:rsid w:val="00023B95"/>
    <w:rsid w:val="00023D25"/>
    <w:rsid w:val="00024FC1"/>
    <w:rsid w:val="00025C93"/>
    <w:rsid w:val="00025FF4"/>
    <w:rsid w:val="000268B5"/>
    <w:rsid w:val="00030664"/>
    <w:rsid w:val="0003076D"/>
    <w:rsid w:val="0003078E"/>
    <w:rsid w:val="000315CA"/>
    <w:rsid w:val="00031E39"/>
    <w:rsid w:val="0003256B"/>
    <w:rsid w:val="00032C25"/>
    <w:rsid w:val="00032E0A"/>
    <w:rsid w:val="00032EC0"/>
    <w:rsid w:val="00033EA4"/>
    <w:rsid w:val="00034158"/>
    <w:rsid w:val="00034715"/>
    <w:rsid w:val="0003482C"/>
    <w:rsid w:val="000362B1"/>
    <w:rsid w:val="00036923"/>
    <w:rsid w:val="00036CB9"/>
    <w:rsid w:val="00037FF9"/>
    <w:rsid w:val="000402D0"/>
    <w:rsid w:val="000411F1"/>
    <w:rsid w:val="0004132D"/>
    <w:rsid w:val="0004239D"/>
    <w:rsid w:val="000426A2"/>
    <w:rsid w:val="00042CAF"/>
    <w:rsid w:val="00042E78"/>
    <w:rsid w:val="0004364B"/>
    <w:rsid w:val="00043955"/>
    <w:rsid w:val="00044459"/>
    <w:rsid w:val="00044AE9"/>
    <w:rsid w:val="00044C0D"/>
    <w:rsid w:val="0004591A"/>
    <w:rsid w:val="000468FA"/>
    <w:rsid w:val="00046DCF"/>
    <w:rsid w:val="000474D6"/>
    <w:rsid w:val="00047AEB"/>
    <w:rsid w:val="00051EDC"/>
    <w:rsid w:val="00052530"/>
    <w:rsid w:val="00052F29"/>
    <w:rsid w:val="000531BB"/>
    <w:rsid w:val="00053BC1"/>
    <w:rsid w:val="0005400B"/>
    <w:rsid w:val="00054461"/>
    <w:rsid w:val="00054F14"/>
    <w:rsid w:val="0005536B"/>
    <w:rsid w:val="00055FCA"/>
    <w:rsid w:val="00056E61"/>
    <w:rsid w:val="00057FBA"/>
    <w:rsid w:val="000602C6"/>
    <w:rsid w:val="00060341"/>
    <w:rsid w:val="00060462"/>
    <w:rsid w:val="00060573"/>
    <w:rsid w:val="000614AF"/>
    <w:rsid w:val="000614FF"/>
    <w:rsid w:val="00062412"/>
    <w:rsid w:val="000631C5"/>
    <w:rsid w:val="00063477"/>
    <w:rsid w:val="00063E99"/>
    <w:rsid w:val="00064529"/>
    <w:rsid w:val="00064C47"/>
    <w:rsid w:val="00064FF4"/>
    <w:rsid w:val="000652B2"/>
    <w:rsid w:val="00065F09"/>
    <w:rsid w:val="000660B5"/>
    <w:rsid w:val="000665B5"/>
    <w:rsid w:val="000673CE"/>
    <w:rsid w:val="000676E4"/>
    <w:rsid w:val="00067CD2"/>
    <w:rsid w:val="00067DB9"/>
    <w:rsid w:val="000700E2"/>
    <w:rsid w:val="0007031A"/>
    <w:rsid w:val="000706A4"/>
    <w:rsid w:val="000710CD"/>
    <w:rsid w:val="00071683"/>
    <w:rsid w:val="00071F85"/>
    <w:rsid w:val="00072237"/>
    <w:rsid w:val="000722CB"/>
    <w:rsid w:val="00072AA9"/>
    <w:rsid w:val="00072CA3"/>
    <w:rsid w:val="00072D93"/>
    <w:rsid w:val="00072EDB"/>
    <w:rsid w:val="000749A6"/>
    <w:rsid w:val="00075312"/>
    <w:rsid w:val="000756CF"/>
    <w:rsid w:val="00077D8A"/>
    <w:rsid w:val="000800B3"/>
    <w:rsid w:val="00080CBE"/>
    <w:rsid w:val="00080DD4"/>
    <w:rsid w:val="0008123A"/>
    <w:rsid w:val="00083418"/>
    <w:rsid w:val="000837F4"/>
    <w:rsid w:val="00084474"/>
    <w:rsid w:val="00084CE0"/>
    <w:rsid w:val="00085DA2"/>
    <w:rsid w:val="00085F69"/>
    <w:rsid w:val="000873C5"/>
    <w:rsid w:val="000907A5"/>
    <w:rsid w:val="00090FFE"/>
    <w:rsid w:val="00091795"/>
    <w:rsid w:val="000927C2"/>
    <w:rsid w:val="00093597"/>
    <w:rsid w:val="00094949"/>
    <w:rsid w:val="000958CB"/>
    <w:rsid w:val="00095D97"/>
    <w:rsid w:val="0009624E"/>
    <w:rsid w:val="0009644B"/>
    <w:rsid w:val="00096CB2"/>
    <w:rsid w:val="00096E6A"/>
    <w:rsid w:val="00097029"/>
    <w:rsid w:val="0009711E"/>
    <w:rsid w:val="00097135"/>
    <w:rsid w:val="000971AA"/>
    <w:rsid w:val="00097842"/>
    <w:rsid w:val="000979F5"/>
    <w:rsid w:val="000A05A7"/>
    <w:rsid w:val="000A2853"/>
    <w:rsid w:val="000A295C"/>
    <w:rsid w:val="000A2C67"/>
    <w:rsid w:val="000A3582"/>
    <w:rsid w:val="000A393F"/>
    <w:rsid w:val="000A3DFF"/>
    <w:rsid w:val="000A3FC3"/>
    <w:rsid w:val="000A44AB"/>
    <w:rsid w:val="000A4993"/>
    <w:rsid w:val="000A5945"/>
    <w:rsid w:val="000A7480"/>
    <w:rsid w:val="000A774F"/>
    <w:rsid w:val="000B1104"/>
    <w:rsid w:val="000B1616"/>
    <w:rsid w:val="000B1750"/>
    <w:rsid w:val="000B1FC0"/>
    <w:rsid w:val="000B238B"/>
    <w:rsid w:val="000B23A6"/>
    <w:rsid w:val="000B422C"/>
    <w:rsid w:val="000B4C5D"/>
    <w:rsid w:val="000B4D7F"/>
    <w:rsid w:val="000B4DD8"/>
    <w:rsid w:val="000B59A7"/>
    <w:rsid w:val="000B6210"/>
    <w:rsid w:val="000B63E6"/>
    <w:rsid w:val="000B6ECD"/>
    <w:rsid w:val="000C0008"/>
    <w:rsid w:val="000C007E"/>
    <w:rsid w:val="000C024B"/>
    <w:rsid w:val="000C1142"/>
    <w:rsid w:val="000C1723"/>
    <w:rsid w:val="000C221C"/>
    <w:rsid w:val="000C2DB3"/>
    <w:rsid w:val="000C2E8F"/>
    <w:rsid w:val="000C3327"/>
    <w:rsid w:val="000C3AD2"/>
    <w:rsid w:val="000C3BA8"/>
    <w:rsid w:val="000C4493"/>
    <w:rsid w:val="000C4C77"/>
    <w:rsid w:val="000C4D45"/>
    <w:rsid w:val="000C4FA7"/>
    <w:rsid w:val="000C5852"/>
    <w:rsid w:val="000C5DAE"/>
    <w:rsid w:val="000C728D"/>
    <w:rsid w:val="000D057E"/>
    <w:rsid w:val="000D11D4"/>
    <w:rsid w:val="000D11EC"/>
    <w:rsid w:val="000D2488"/>
    <w:rsid w:val="000D2AA3"/>
    <w:rsid w:val="000D3107"/>
    <w:rsid w:val="000D3C60"/>
    <w:rsid w:val="000D3DCD"/>
    <w:rsid w:val="000D406D"/>
    <w:rsid w:val="000D441F"/>
    <w:rsid w:val="000D4CB4"/>
    <w:rsid w:val="000D4D3E"/>
    <w:rsid w:val="000D5B61"/>
    <w:rsid w:val="000D6BAC"/>
    <w:rsid w:val="000E085E"/>
    <w:rsid w:val="000E0A41"/>
    <w:rsid w:val="000E1412"/>
    <w:rsid w:val="000E18AC"/>
    <w:rsid w:val="000E1C46"/>
    <w:rsid w:val="000E1D7C"/>
    <w:rsid w:val="000E20CC"/>
    <w:rsid w:val="000E341A"/>
    <w:rsid w:val="000E4738"/>
    <w:rsid w:val="000E4853"/>
    <w:rsid w:val="000E6735"/>
    <w:rsid w:val="000E752F"/>
    <w:rsid w:val="000F095F"/>
    <w:rsid w:val="000F1208"/>
    <w:rsid w:val="000F1DC2"/>
    <w:rsid w:val="000F2203"/>
    <w:rsid w:val="000F2509"/>
    <w:rsid w:val="000F2DEE"/>
    <w:rsid w:val="000F4A5F"/>
    <w:rsid w:val="000F4B06"/>
    <w:rsid w:val="000F5130"/>
    <w:rsid w:val="000F53C9"/>
    <w:rsid w:val="000F56C4"/>
    <w:rsid w:val="000F62E9"/>
    <w:rsid w:val="000F707F"/>
    <w:rsid w:val="000F71BB"/>
    <w:rsid w:val="000F79FF"/>
    <w:rsid w:val="00100667"/>
    <w:rsid w:val="0010089C"/>
    <w:rsid w:val="00101315"/>
    <w:rsid w:val="00101D00"/>
    <w:rsid w:val="00102810"/>
    <w:rsid w:val="00102FE3"/>
    <w:rsid w:val="00103577"/>
    <w:rsid w:val="00103C19"/>
    <w:rsid w:val="00104256"/>
    <w:rsid w:val="0010437E"/>
    <w:rsid w:val="00104F6E"/>
    <w:rsid w:val="00105113"/>
    <w:rsid w:val="001053A1"/>
    <w:rsid w:val="00105A44"/>
    <w:rsid w:val="00105CFD"/>
    <w:rsid w:val="001062F6"/>
    <w:rsid w:val="0010651B"/>
    <w:rsid w:val="00107D39"/>
    <w:rsid w:val="00110BD7"/>
    <w:rsid w:val="00110C68"/>
    <w:rsid w:val="001111EA"/>
    <w:rsid w:val="00111356"/>
    <w:rsid w:val="00111E37"/>
    <w:rsid w:val="00112168"/>
    <w:rsid w:val="001124F0"/>
    <w:rsid w:val="00112E24"/>
    <w:rsid w:val="0011312E"/>
    <w:rsid w:val="001134AE"/>
    <w:rsid w:val="00113845"/>
    <w:rsid w:val="00113B05"/>
    <w:rsid w:val="001141EE"/>
    <w:rsid w:val="00114256"/>
    <w:rsid w:val="0011426C"/>
    <w:rsid w:val="001143EB"/>
    <w:rsid w:val="0011482F"/>
    <w:rsid w:val="00115264"/>
    <w:rsid w:val="001153A8"/>
    <w:rsid w:val="0011557A"/>
    <w:rsid w:val="0012079B"/>
    <w:rsid w:val="00120965"/>
    <w:rsid w:val="001209BC"/>
    <w:rsid w:val="001211C0"/>
    <w:rsid w:val="00121DB5"/>
    <w:rsid w:val="00121F65"/>
    <w:rsid w:val="001233F5"/>
    <w:rsid w:val="00123DD8"/>
    <w:rsid w:val="00124679"/>
    <w:rsid w:val="001249E2"/>
    <w:rsid w:val="00125C0A"/>
    <w:rsid w:val="00126948"/>
    <w:rsid w:val="00126C04"/>
    <w:rsid w:val="00127B46"/>
    <w:rsid w:val="00127DC5"/>
    <w:rsid w:val="001308BB"/>
    <w:rsid w:val="0013109D"/>
    <w:rsid w:val="001334AC"/>
    <w:rsid w:val="00134BE7"/>
    <w:rsid w:val="00134FB4"/>
    <w:rsid w:val="00135725"/>
    <w:rsid w:val="00136075"/>
    <w:rsid w:val="001364D1"/>
    <w:rsid w:val="00137368"/>
    <w:rsid w:val="001374A5"/>
    <w:rsid w:val="001403AD"/>
    <w:rsid w:val="00140861"/>
    <w:rsid w:val="00140FA6"/>
    <w:rsid w:val="00141710"/>
    <w:rsid w:val="00141898"/>
    <w:rsid w:val="0014270B"/>
    <w:rsid w:val="00143307"/>
    <w:rsid w:val="0014346C"/>
    <w:rsid w:val="00143B06"/>
    <w:rsid w:val="00143B41"/>
    <w:rsid w:val="00143D45"/>
    <w:rsid w:val="00144768"/>
    <w:rsid w:val="00144957"/>
    <w:rsid w:val="00144C4A"/>
    <w:rsid w:val="0014578D"/>
    <w:rsid w:val="00145B8D"/>
    <w:rsid w:val="00145CE1"/>
    <w:rsid w:val="00150170"/>
    <w:rsid w:val="00150662"/>
    <w:rsid w:val="001507EF"/>
    <w:rsid w:val="00150B19"/>
    <w:rsid w:val="00150F78"/>
    <w:rsid w:val="00151349"/>
    <w:rsid w:val="00151C15"/>
    <w:rsid w:val="00151F9C"/>
    <w:rsid w:val="00152E37"/>
    <w:rsid w:val="00153226"/>
    <w:rsid w:val="001543FD"/>
    <w:rsid w:val="00154709"/>
    <w:rsid w:val="00154A1E"/>
    <w:rsid w:val="00155695"/>
    <w:rsid w:val="00155FD9"/>
    <w:rsid w:val="00157513"/>
    <w:rsid w:val="0016098B"/>
    <w:rsid w:val="00161A7C"/>
    <w:rsid w:val="00161ACE"/>
    <w:rsid w:val="00161B5B"/>
    <w:rsid w:val="00161EA1"/>
    <w:rsid w:val="0016217E"/>
    <w:rsid w:val="001623A2"/>
    <w:rsid w:val="00162EDE"/>
    <w:rsid w:val="00163718"/>
    <w:rsid w:val="00163985"/>
    <w:rsid w:val="00164624"/>
    <w:rsid w:val="00165F27"/>
    <w:rsid w:val="001661EF"/>
    <w:rsid w:val="001665BE"/>
    <w:rsid w:val="00167CE4"/>
    <w:rsid w:val="00167D5E"/>
    <w:rsid w:val="001705B0"/>
    <w:rsid w:val="00170737"/>
    <w:rsid w:val="00171FF2"/>
    <w:rsid w:val="001725C0"/>
    <w:rsid w:val="001728A4"/>
    <w:rsid w:val="0017293D"/>
    <w:rsid w:val="00172DCA"/>
    <w:rsid w:val="00173A69"/>
    <w:rsid w:val="00174D8B"/>
    <w:rsid w:val="001752DE"/>
    <w:rsid w:val="00175B6A"/>
    <w:rsid w:val="00175F9F"/>
    <w:rsid w:val="0017676D"/>
    <w:rsid w:val="00176A69"/>
    <w:rsid w:val="00177A27"/>
    <w:rsid w:val="001810D7"/>
    <w:rsid w:val="001817BC"/>
    <w:rsid w:val="00181AA1"/>
    <w:rsid w:val="00181E1B"/>
    <w:rsid w:val="00182BBC"/>
    <w:rsid w:val="00182D7D"/>
    <w:rsid w:val="00182F35"/>
    <w:rsid w:val="00185F2F"/>
    <w:rsid w:val="001867D5"/>
    <w:rsid w:val="00187A85"/>
    <w:rsid w:val="0019017B"/>
    <w:rsid w:val="0019023D"/>
    <w:rsid w:val="001907B7"/>
    <w:rsid w:val="00191D53"/>
    <w:rsid w:val="001926B1"/>
    <w:rsid w:val="00193B85"/>
    <w:rsid w:val="00194303"/>
    <w:rsid w:val="00194AA1"/>
    <w:rsid w:val="00195E1E"/>
    <w:rsid w:val="0019620A"/>
    <w:rsid w:val="0019665B"/>
    <w:rsid w:val="00196691"/>
    <w:rsid w:val="00196A40"/>
    <w:rsid w:val="00196C49"/>
    <w:rsid w:val="001978F0"/>
    <w:rsid w:val="00197B81"/>
    <w:rsid w:val="001A0BD1"/>
    <w:rsid w:val="001A10B7"/>
    <w:rsid w:val="001A1C5E"/>
    <w:rsid w:val="001A2BA7"/>
    <w:rsid w:val="001A304C"/>
    <w:rsid w:val="001A3717"/>
    <w:rsid w:val="001A3E5A"/>
    <w:rsid w:val="001A4098"/>
    <w:rsid w:val="001A539F"/>
    <w:rsid w:val="001A6579"/>
    <w:rsid w:val="001A6994"/>
    <w:rsid w:val="001A73D5"/>
    <w:rsid w:val="001A7B16"/>
    <w:rsid w:val="001A7E8A"/>
    <w:rsid w:val="001B0385"/>
    <w:rsid w:val="001B0A5B"/>
    <w:rsid w:val="001B23EB"/>
    <w:rsid w:val="001B3639"/>
    <w:rsid w:val="001B54C8"/>
    <w:rsid w:val="001B576C"/>
    <w:rsid w:val="001B5955"/>
    <w:rsid w:val="001B6635"/>
    <w:rsid w:val="001B6FBC"/>
    <w:rsid w:val="001B7815"/>
    <w:rsid w:val="001C0150"/>
    <w:rsid w:val="001C055A"/>
    <w:rsid w:val="001C1501"/>
    <w:rsid w:val="001C1ED2"/>
    <w:rsid w:val="001C2CF1"/>
    <w:rsid w:val="001C3713"/>
    <w:rsid w:val="001C3F82"/>
    <w:rsid w:val="001C42DA"/>
    <w:rsid w:val="001C4307"/>
    <w:rsid w:val="001C4BA3"/>
    <w:rsid w:val="001C52B4"/>
    <w:rsid w:val="001C5489"/>
    <w:rsid w:val="001C7125"/>
    <w:rsid w:val="001C7557"/>
    <w:rsid w:val="001C757F"/>
    <w:rsid w:val="001C7614"/>
    <w:rsid w:val="001C7EB1"/>
    <w:rsid w:val="001D042C"/>
    <w:rsid w:val="001D0512"/>
    <w:rsid w:val="001D0B32"/>
    <w:rsid w:val="001D0D1E"/>
    <w:rsid w:val="001D1338"/>
    <w:rsid w:val="001D157A"/>
    <w:rsid w:val="001D1BBC"/>
    <w:rsid w:val="001D1FF1"/>
    <w:rsid w:val="001D247B"/>
    <w:rsid w:val="001D296E"/>
    <w:rsid w:val="001D2ECE"/>
    <w:rsid w:val="001D43A5"/>
    <w:rsid w:val="001D4D92"/>
    <w:rsid w:val="001D6296"/>
    <w:rsid w:val="001D6BB8"/>
    <w:rsid w:val="001D7008"/>
    <w:rsid w:val="001D750A"/>
    <w:rsid w:val="001D791F"/>
    <w:rsid w:val="001D7A62"/>
    <w:rsid w:val="001D7BD5"/>
    <w:rsid w:val="001E1108"/>
    <w:rsid w:val="001E1453"/>
    <w:rsid w:val="001E171A"/>
    <w:rsid w:val="001E1B6C"/>
    <w:rsid w:val="001E1CD4"/>
    <w:rsid w:val="001E338B"/>
    <w:rsid w:val="001E4032"/>
    <w:rsid w:val="001E4604"/>
    <w:rsid w:val="001E64F1"/>
    <w:rsid w:val="001E6BF3"/>
    <w:rsid w:val="001E72ED"/>
    <w:rsid w:val="001E7E45"/>
    <w:rsid w:val="001F07B3"/>
    <w:rsid w:val="001F0C8B"/>
    <w:rsid w:val="001F0CBF"/>
    <w:rsid w:val="001F0ECF"/>
    <w:rsid w:val="001F1751"/>
    <w:rsid w:val="001F1A80"/>
    <w:rsid w:val="001F1F15"/>
    <w:rsid w:val="001F2454"/>
    <w:rsid w:val="001F3435"/>
    <w:rsid w:val="001F3585"/>
    <w:rsid w:val="001F3B08"/>
    <w:rsid w:val="001F3D7E"/>
    <w:rsid w:val="001F3D88"/>
    <w:rsid w:val="001F474E"/>
    <w:rsid w:val="001F4EE1"/>
    <w:rsid w:val="001F5AAD"/>
    <w:rsid w:val="001F5AF9"/>
    <w:rsid w:val="001F5D95"/>
    <w:rsid w:val="001F5FF5"/>
    <w:rsid w:val="001F667E"/>
    <w:rsid w:val="001F6B5D"/>
    <w:rsid w:val="001F6BE7"/>
    <w:rsid w:val="001F780B"/>
    <w:rsid w:val="00200F77"/>
    <w:rsid w:val="002017CE"/>
    <w:rsid w:val="00202630"/>
    <w:rsid w:val="00202878"/>
    <w:rsid w:val="00202D4E"/>
    <w:rsid w:val="002038A7"/>
    <w:rsid w:val="002045A9"/>
    <w:rsid w:val="00205872"/>
    <w:rsid w:val="002062EB"/>
    <w:rsid w:val="002065D7"/>
    <w:rsid w:val="00206716"/>
    <w:rsid w:val="002071F7"/>
    <w:rsid w:val="00210AD4"/>
    <w:rsid w:val="00210D5A"/>
    <w:rsid w:val="0021137A"/>
    <w:rsid w:val="002125D9"/>
    <w:rsid w:val="00212E6A"/>
    <w:rsid w:val="00213AB3"/>
    <w:rsid w:val="002142C2"/>
    <w:rsid w:val="0021448E"/>
    <w:rsid w:val="002146D6"/>
    <w:rsid w:val="002153CB"/>
    <w:rsid w:val="002201DF"/>
    <w:rsid w:val="00220651"/>
    <w:rsid w:val="002206B7"/>
    <w:rsid w:val="002209C4"/>
    <w:rsid w:val="0022168E"/>
    <w:rsid w:val="0022213E"/>
    <w:rsid w:val="002222CC"/>
    <w:rsid w:val="00222945"/>
    <w:rsid w:val="00224206"/>
    <w:rsid w:val="00224F1D"/>
    <w:rsid w:val="002252CA"/>
    <w:rsid w:val="0022549B"/>
    <w:rsid w:val="00226293"/>
    <w:rsid w:val="00226A90"/>
    <w:rsid w:val="00227073"/>
    <w:rsid w:val="0022708D"/>
    <w:rsid w:val="00227294"/>
    <w:rsid w:val="00227477"/>
    <w:rsid w:val="00230582"/>
    <w:rsid w:val="00230809"/>
    <w:rsid w:val="002314D1"/>
    <w:rsid w:val="002314DE"/>
    <w:rsid w:val="0023315D"/>
    <w:rsid w:val="002333EE"/>
    <w:rsid w:val="00233487"/>
    <w:rsid w:val="00233FD8"/>
    <w:rsid w:val="00234116"/>
    <w:rsid w:val="00234D16"/>
    <w:rsid w:val="00234DDB"/>
    <w:rsid w:val="00236A95"/>
    <w:rsid w:val="002375D2"/>
    <w:rsid w:val="002377FE"/>
    <w:rsid w:val="00240300"/>
    <w:rsid w:val="002409C4"/>
    <w:rsid w:val="00240B2D"/>
    <w:rsid w:val="00240D90"/>
    <w:rsid w:val="0024145F"/>
    <w:rsid w:val="00241DE6"/>
    <w:rsid w:val="00242366"/>
    <w:rsid w:val="0024253F"/>
    <w:rsid w:val="002434A6"/>
    <w:rsid w:val="00243921"/>
    <w:rsid w:val="002450D1"/>
    <w:rsid w:val="0024549E"/>
    <w:rsid w:val="00245928"/>
    <w:rsid w:val="0024645D"/>
    <w:rsid w:val="0024711C"/>
    <w:rsid w:val="0024760C"/>
    <w:rsid w:val="00247A80"/>
    <w:rsid w:val="002508AD"/>
    <w:rsid w:val="00250BAC"/>
    <w:rsid w:val="00250E89"/>
    <w:rsid w:val="00251ABB"/>
    <w:rsid w:val="00251D6B"/>
    <w:rsid w:val="00251F19"/>
    <w:rsid w:val="00252B29"/>
    <w:rsid w:val="00252ED1"/>
    <w:rsid w:val="00254E97"/>
    <w:rsid w:val="002562FF"/>
    <w:rsid w:val="00256E6F"/>
    <w:rsid w:val="002571A3"/>
    <w:rsid w:val="002607DF"/>
    <w:rsid w:val="0026122A"/>
    <w:rsid w:val="00262BA3"/>
    <w:rsid w:val="00262CD1"/>
    <w:rsid w:val="0026365C"/>
    <w:rsid w:val="00264BF4"/>
    <w:rsid w:val="00267108"/>
    <w:rsid w:val="0027007B"/>
    <w:rsid w:val="002713AC"/>
    <w:rsid w:val="00271C97"/>
    <w:rsid w:val="002728EA"/>
    <w:rsid w:val="002729D3"/>
    <w:rsid w:val="00273A1C"/>
    <w:rsid w:val="00273BA2"/>
    <w:rsid w:val="0027453A"/>
    <w:rsid w:val="00274A79"/>
    <w:rsid w:val="00275013"/>
    <w:rsid w:val="00275F00"/>
    <w:rsid w:val="0027694A"/>
    <w:rsid w:val="00280A0C"/>
    <w:rsid w:val="00280D06"/>
    <w:rsid w:val="00280D75"/>
    <w:rsid w:val="00280DBC"/>
    <w:rsid w:val="0028123D"/>
    <w:rsid w:val="0028181F"/>
    <w:rsid w:val="002831CD"/>
    <w:rsid w:val="00284342"/>
    <w:rsid w:val="002849FF"/>
    <w:rsid w:val="00287851"/>
    <w:rsid w:val="0028797F"/>
    <w:rsid w:val="00287C20"/>
    <w:rsid w:val="00291E64"/>
    <w:rsid w:val="00291F6A"/>
    <w:rsid w:val="002924AF"/>
    <w:rsid w:val="00293BBE"/>
    <w:rsid w:val="00293E0F"/>
    <w:rsid w:val="0029589F"/>
    <w:rsid w:val="002963F7"/>
    <w:rsid w:val="002970FE"/>
    <w:rsid w:val="00297B5A"/>
    <w:rsid w:val="002A03B5"/>
    <w:rsid w:val="002A05EB"/>
    <w:rsid w:val="002A06A4"/>
    <w:rsid w:val="002A0D79"/>
    <w:rsid w:val="002A0FAB"/>
    <w:rsid w:val="002A14AC"/>
    <w:rsid w:val="002A1ECB"/>
    <w:rsid w:val="002A2D1F"/>
    <w:rsid w:val="002A31A7"/>
    <w:rsid w:val="002A37B8"/>
    <w:rsid w:val="002A4853"/>
    <w:rsid w:val="002A4CD1"/>
    <w:rsid w:val="002A6826"/>
    <w:rsid w:val="002A7F67"/>
    <w:rsid w:val="002B0DAE"/>
    <w:rsid w:val="002B13EB"/>
    <w:rsid w:val="002B178B"/>
    <w:rsid w:val="002B2C2E"/>
    <w:rsid w:val="002B2CD7"/>
    <w:rsid w:val="002B3445"/>
    <w:rsid w:val="002B47F4"/>
    <w:rsid w:val="002B5955"/>
    <w:rsid w:val="002B6B40"/>
    <w:rsid w:val="002B711A"/>
    <w:rsid w:val="002B7800"/>
    <w:rsid w:val="002B7B8D"/>
    <w:rsid w:val="002C07E4"/>
    <w:rsid w:val="002C18F0"/>
    <w:rsid w:val="002C1A61"/>
    <w:rsid w:val="002C1C9F"/>
    <w:rsid w:val="002C211F"/>
    <w:rsid w:val="002C2211"/>
    <w:rsid w:val="002C22C5"/>
    <w:rsid w:val="002C29E1"/>
    <w:rsid w:val="002C2C90"/>
    <w:rsid w:val="002C2F35"/>
    <w:rsid w:val="002C3DD2"/>
    <w:rsid w:val="002C4375"/>
    <w:rsid w:val="002C4462"/>
    <w:rsid w:val="002C48FB"/>
    <w:rsid w:val="002C5356"/>
    <w:rsid w:val="002C6B9E"/>
    <w:rsid w:val="002C6EED"/>
    <w:rsid w:val="002C6F2A"/>
    <w:rsid w:val="002C7312"/>
    <w:rsid w:val="002D088E"/>
    <w:rsid w:val="002D14E1"/>
    <w:rsid w:val="002D1661"/>
    <w:rsid w:val="002D1674"/>
    <w:rsid w:val="002D1A6B"/>
    <w:rsid w:val="002D1B0B"/>
    <w:rsid w:val="002D2117"/>
    <w:rsid w:val="002D2443"/>
    <w:rsid w:val="002D257A"/>
    <w:rsid w:val="002D2DF3"/>
    <w:rsid w:val="002D2F0B"/>
    <w:rsid w:val="002D2F97"/>
    <w:rsid w:val="002D38DB"/>
    <w:rsid w:val="002D3E85"/>
    <w:rsid w:val="002D4F48"/>
    <w:rsid w:val="002D5F40"/>
    <w:rsid w:val="002D7D7F"/>
    <w:rsid w:val="002E081B"/>
    <w:rsid w:val="002E0EAE"/>
    <w:rsid w:val="002E1A68"/>
    <w:rsid w:val="002E1B94"/>
    <w:rsid w:val="002E235B"/>
    <w:rsid w:val="002E2BD3"/>
    <w:rsid w:val="002E2C60"/>
    <w:rsid w:val="002E3224"/>
    <w:rsid w:val="002E3A2D"/>
    <w:rsid w:val="002E3B1E"/>
    <w:rsid w:val="002E3DCD"/>
    <w:rsid w:val="002E5462"/>
    <w:rsid w:val="002E62A6"/>
    <w:rsid w:val="002E6913"/>
    <w:rsid w:val="002E7C73"/>
    <w:rsid w:val="002F1BC2"/>
    <w:rsid w:val="002F1D4B"/>
    <w:rsid w:val="002F2280"/>
    <w:rsid w:val="002F24D6"/>
    <w:rsid w:val="002F2B2D"/>
    <w:rsid w:val="002F3AB6"/>
    <w:rsid w:val="002F3ED2"/>
    <w:rsid w:val="002F40DE"/>
    <w:rsid w:val="002F42B3"/>
    <w:rsid w:val="002F4B95"/>
    <w:rsid w:val="002F52B0"/>
    <w:rsid w:val="002F5DE4"/>
    <w:rsid w:val="002F6B53"/>
    <w:rsid w:val="002F6E3E"/>
    <w:rsid w:val="002F7336"/>
    <w:rsid w:val="002F7DBF"/>
    <w:rsid w:val="003007F0"/>
    <w:rsid w:val="00301454"/>
    <w:rsid w:val="003015C7"/>
    <w:rsid w:val="00301848"/>
    <w:rsid w:val="003025E0"/>
    <w:rsid w:val="003044AB"/>
    <w:rsid w:val="003044B6"/>
    <w:rsid w:val="00304781"/>
    <w:rsid w:val="0030500B"/>
    <w:rsid w:val="0030547B"/>
    <w:rsid w:val="003056A1"/>
    <w:rsid w:val="003069CE"/>
    <w:rsid w:val="00307330"/>
    <w:rsid w:val="003074F3"/>
    <w:rsid w:val="00310CF7"/>
    <w:rsid w:val="0031168C"/>
    <w:rsid w:val="0031296C"/>
    <w:rsid w:val="00314075"/>
    <w:rsid w:val="003144E2"/>
    <w:rsid w:val="00314632"/>
    <w:rsid w:val="0031497F"/>
    <w:rsid w:val="003161DF"/>
    <w:rsid w:val="00316795"/>
    <w:rsid w:val="00316D73"/>
    <w:rsid w:val="003174CB"/>
    <w:rsid w:val="00317D20"/>
    <w:rsid w:val="00320528"/>
    <w:rsid w:val="00321B37"/>
    <w:rsid w:val="00323138"/>
    <w:rsid w:val="003231F1"/>
    <w:rsid w:val="00323AB2"/>
    <w:rsid w:val="00323EEC"/>
    <w:rsid w:val="00323FDA"/>
    <w:rsid w:val="00324030"/>
    <w:rsid w:val="003242C7"/>
    <w:rsid w:val="00325329"/>
    <w:rsid w:val="003253DE"/>
    <w:rsid w:val="00325684"/>
    <w:rsid w:val="00326A2D"/>
    <w:rsid w:val="00326B77"/>
    <w:rsid w:val="003274D1"/>
    <w:rsid w:val="00327782"/>
    <w:rsid w:val="003300A8"/>
    <w:rsid w:val="00330695"/>
    <w:rsid w:val="00330875"/>
    <w:rsid w:val="003318CF"/>
    <w:rsid w:val="00333B05"/>
    <w:rsid w:val="003361DE"/>
    <w:rsid w:val="00340509"/>
    <w:rsid w:val="00340B50"/>
    <w:rsid w:val="00340E6A"/>
    <w:rsid w:val="003418B7"/>
    <w:rsid w:val="0034242C"/>
    <w:rsid w:val="00342507"/>
    <w:rsid w:val="00342886"/>
    <w:rsid w:val="003431D8"/>
    <w:rsid w:val="00343481"/>
    <w:rsid w:val="003434D6"/>
    <w:rsid w:val="00343ECF"/>
    <w:rsid w:val="00343F30"/>
    <w:rsid w:val="00344145"/>
    <w:rsid w:val="003458D9"/>
    <w:rsid w:val="0034613B"/>
    <w:rsid w:val="00346E8A"/>
    <w:rsid w:val="00346EB2"/>
    <w:rsid w:val="00346F37"/>
    <w:rsid w:val="003472CC"/>
    <w:rsid w:val="00350462"/>
    <w:rsid w:val="0035108E"/>
    <w:rsid w:val="00351285"/>
    <w:rsid w:val="003513E4"/>
    <w:rsid w:val="00351504"/>
    <w:rsid w:val="00351CDB"/>
    <w:rsid w:val="00351CEA"/>
    <w:rsid w:val="00352398"/>
    <w:rsid w:val="003524DC"/>
    <w:rsid w:val="003529D1"/>
    <w:rsid w:val="00352D04"/>
    <w:rsid w:val="00352F86"/>
    <w:rsid w:val="00353AEB"/>
    <w:rsid w:val="00353CB8"/>
    <w:rsid w:val="00353DAE"/>
    <w:rsid w:val="00353EAF"/>
    <w:rsid w:val="00354618"/>
    <w:rsid w:val="003558B4"/>
    <w:rsid w:val="00355F45"/>
    <w:rsid w:val="00355FB8"/>
    <w:rsid w:val="0035671F"/>
    <w:rsid w:val="003576E9"/>
    <w:rsid w:val="00357AC7"/>
    <w:rsid w:val="00361373"/>
    <w:rsid w:val="00362195"/>
    <w:rsid w:val="00362351"/>
    <w:rsid w:val="003623A4"/>
    <w:rsid w:val="0036313F"/>
    <w:rsid w:val="00363FD1"/>
    <w:rsid w:val="00364899"/>
    <w:rsid w:val="00364D92"/>
    <w:rsid w:val="003652F2"/>
    <w:rsid w:val="0036728F"/>
    <w:rsid w:val="00367789"/>
    <w:rsid w:val="00367F47"/>
    <w:rsid w:val="0037006B"/>
    <w:rsid w:val="003706AA"/>
    <w:rsid w:val="0037075D"/>
    <w:rsid w:val="00370F8E"/>
    <w:rsid w:val="0037137C"/>
    <w:rsid w:val="00371B62"/>
    <w:rsid w:val="0037226B"/>
    <w:rsid w:val="003745A9"/>
    <w:rsid w:val="00375174"/>
    <w:rsid w:val="003762A4"/>
    <w:rsid w:val="00376AA6"/>
    <w:rsid w:val="003776E9"/>
    <w:rsid w:val="00377830"/>
    <w:rsid w:val="00380B9C"/>
    <w:rsid w:val="003810DA"/>
    <w:rsid w:val="00381405"/>
    <w:rsid w:val="00381AA1"/>
    <w:rsid w:val="00381AC5"/>
    <w:rsid w:val="00381C4F"/>
    <w:rsid w:val="00382520"/>
    <w:rsid w:val="00382684"/>
    <w:rsid w:val="003826C2"/>
    <w:rsid w:val="00382C2A"/>
    <w:rsid w:val="00382F3F"/>
    <w:rsid w:val="003838AF"/>
    <w:rsid w:val="003849D5"/>
    <w:rsid w:val="00384B4E"/>
    <w:rsid w:val="003852FD"/>
    <w:rsid w:val="00386894"/>
    <w:rsid w:val="00387638"/>
    <w:rsid w:val="00391CAB"/>
    <w:rsid w:val="00392A8A"/>
    <w:rsid w:val="00393261"/>
    <w:rsid w:val="00394BE8"/>
    <w:rsid w:val="00396FEA"/>
    <w:rsid w:val="00397202"/>
    <w:rsid w:val="00397213"/>
    <w:rsid w:val="00397764"/>
    <w:rsid w:val="00397861"/>
    <w:rsid w:val="003A0A9E"/>
    <w:rsid w:val="003A14E8"/>
    <w:rsid w:val="003A15BE"/>
    <w:rsid w:val="003A1CD7"/>
    <w:rsid w:val="003A1E1F"/>
    <w:rsid w:val="003A2A70"/>
    <w:rsid w:val="003A2BAA"/>
    <w:rsid w:val="003A2EDB"/>
    <w:rsid w:val="003A3F12"/>
    <w:rsid w:val="003A429C"/>
    <w:rsid w:val="003A4C2B"/>
    <w:rsid w:val="003B0443"/>
    <w:rsid w:val="003B2771"/>
    <w:rsid w:val="003B3E11"/>
    <w:rsid w:val="003B5503"/>
    <w:rsid w:val="003B60DA"/>
    <w:rsid w:val="003B71A0"/>
    <w:rsid w:val="003B7A57"/>
    <w:rsid w:val="003B7B2E"/>
    <w:rsid w:val="003C0073"/>
    <w:rsid w:val="003C10B7"/>
    <w:rsid w:val="003C11CE"/>
    <w:rsid w:val="003C123B"/>
    <w:rsid w:val="003C20CC"/>
    <w:rsid w:val="003C28CF"/>
    <w:rsid w:val="003C3632"/>
    <w:rsid w:val="003C4123"/>
    <w:rsid w:val="003C5092"/>
    <w:rsid w:val="003C5A36"/>
    <w:rsid w:val="003C5D85"/>
    <w:rsid w:val="003C5E37"/>
    <w:rsid w:val="003C6742"/>
    <w:rsid w:val="003C6DFA"/>
    <w:rsid w:val="003C72A5"/>
    <w:rsid w:val="003C733D"/>
    <w:rsid w:val="003C74E7"/>
    <w:rsid w:val="003D105C"/>
    <w:rsid w:val="003D1962"/>
    <w:rsid w:val="003D1C2B"/>
    <w:rsid w:val="003D2A2E"/>
    <w:rsid w:val="003D2C96"/>
    <w:rsid w:val="003D3ABB"/>
    <w:rsid w:val="003D3FCE"/>
    <w:rsid w:val="003D416E"/>
    <w:rsid w:val="003D475D"/>
    <w:rsid w:val="003D70F3"/>
    <w:rsid w:val="003E0132"/>
    <w:rsid w:val="003E01B7"/>
    <w:rsid w:val="003E055B"/>
    <w:rsid w:val="003E09D3"/>
    <w:rsid w:val="003E1976"/>
    <w:rsid w:val="003E2101"/>
    <w:rsid w:val="003E26EA"/>
    <w:rsid w:val="003E2BFD"/>
    <w:rsid w:val="003E32C9"/>
    <w:rsid w:val="003E4449"/>
    <w:rsid w:val="003E4E0F"/>
    <w:rsid w:val="003E4E95"/>
    <w:rsid w:val="003E4F2F"/>
    <w:rsid w:val="003E4FB7"/>
    <w:rsid w:val="003E5A91"/>
    <w:rsid w:val="003E5B4D"/>
    <w:rsid w:val="003E60A2"/>
    <w:rsid w:val="003E69AD"/>
    <w:rsid w:val="003E6D5C"/>
    <w:rsid w:val="003E7026"/>
    <w:rsid w:val="003E788A"/>
    <w:rsid w:val="003F03F6"/>
    <w:rsid w:val="003F0EC5"/>
    <w:rsid w:val="003F10F6"/>
    <w:rsid w:val="003F1BEF"/>
    <w:rsid w:val="003F20A7"/>
    <w:rsid w:val="003F2317"/>
    <w:rsid w:val="003F38AA"/>
    <w:rsid w:val="003F462D"/>
    <w:rsid w:val="003F4C19"/>
    <w:rsid w:val="003F504D"/>
    <w:rsid w:val="003F54A2"/>
    <w:rsid w:val="003F5528"/>
    <w:rsid w:val="003F637A"/>
    <w:rsid w:val="003F704E"/>
    <w:rsid w:val="003F76C3"/>
    <w:rsid w:val="003F7A83"/>
    <w:rsid w:val="00401D2C"/>
    <w:rsid w:val="0040295D"/>
    <w:rsid w:val="004032C6"/>
    <w:rsid w:val="0040452A"/>
    <w:rsid w:val="00404EDF"/>
    <w:rsid w:val="00406DB4"/>
    <w:rsid w:val="00406DCD"/>
    <w:rsid w:val="0040760F"/>
    <w:rsid w:val="0040775B"/>
    <w:rsid w:val="00407E39"/>
    <w:rsid w:val="004100FC"/>
    <w:rsid w:val="004102B9"/>
    <w:rsid w:val="00410837"/>
    <w:rsid w:val="00410843"/>
    <w:rsid w:val="00411CAA"/>
    <w:rsid w:val="00411F2D"/>
    <w:rsid w:val="00413646"/>
    <w:rsid w:val="004152C1"/>
    <w:rsid w:val="0041559F"/>
    <w:rsid w:val="00415658"/>
    <w:rsid w:val="00415853"/>
    <w:rsid w:val="0041596C"/>
    <w:rsid w:val="00416230"/>
    <w:rsid w:val="0042028C"/>
    <w:rsid w:val="00420568"/>
    <w:rsid w:val="00420A55"/>
    <w:rsid w:val="00421EE9"/>
    <w:rsid w:val="00422DFF"/>
    <w:rsid w:val="00423A30"/>
    <w:rsid w:val="00423D80"/>
    <w:rsid w:val="0042543F"/>
    <w:rsid w:val="00425DE2"/>
    <w:rsid w:val="00427507"/>
    <w:rsid w:val="004275D2"/>
    <w:rsid w:val="00430468"/>
    <w:rsid w:val="00431213"/>
    <w:rsid w:val="00431ABA"/>
    <w:rsid w:val="004333EC"/>
    <w:rsid w:val="00433B66"/>
    <w:rsid w:val="00433DD1"/>
    <w:rsid w:val="00434598"/>
    <w:rsid w:val="00434F62"/>
    <w:rsid w:val="00435287"/>
    <w:rsid w:val="00435288"/>
    <w:rsid w:val="00435322"/>
    <w:rsid w:val="0043588A"/>
    <w:rsid w:val="00435C9C"/>
    <w:rsid w:val="00436326"/>
    <w:rsid w:val="00437970"/>
    <w:rsid w:val="004405E2"/>
    <w:rsid w:val="004418CD"/>
    <w:rsid w:val="0044228C"/>
    <w:rsid w:val="004427DD"/>
    <w:rsid w:val="0044476C"/>
    <w:rsid w:val="00444AB6"/>
    <w:rsid w:val="00445A72"/>
    <w:rsid w:val="004461DB"/>
    <w:rsid w:val="00446930"/>
    <w:rsid w:val="00446B3A"/>
    <w:rsid w:val="0044702F"/>
    <w:rsid w:val="00447230"/>
    <w:rsid w:val="0044780C"/>
    <w:rsid w:val="0044792D"/>
    <w:rsid w:val="00450297"/>
    <w:rsid w:val="0045129F"/>
    <w:rsid w:val="00451380"/>
    <w:rsid w:val="0045191D"/>
    <w:rsid w:val="00451959"/>
    <w:rsid w:val="00451DB2"/>
    <w:rsid w:val="00451F80"/>
    <w:rsid w:val="004524D0"/>
    <w:rsid w:val="00452A63"/>
    <w:rsid w:val="00452C34"/>
    <w:rsid w:val="00452C7F"/>
    <w:rsid w:val="0045415E"/>
    <w:rsid w:val="00455E0D"/>
    <w:rsid w:val="00455EA5"/>
    <w:rsid w:val="004561B2"/>
    <w:rsid w:val="00456D9B"/>
    <w:rsid w:val="00457C77"/>
    <w:rsid w:val="00461698"/>
    <w:rsid w:val="00461D79"/>
    <w:rsid w:val="004627D2"/>
    <w:rsid w:val="004637E2"/>
    <w:rsid w:val="00463EB0"/>
    <w:rsid w:val="0046448D"/>
    <w:rsid w:val="004644D2"/>
    <w:rsid w:val="0046467E"/>
    <w:rsid w:val="004647AB"/>
    <w:rsid w:val="00465282"/>
    <w:rsid w:val="00466114"/>
    <w:rsid w:val="004663A6"/>
    <w:rsid w:val="004713CB"/>
    <w:rsid w:val="00471E73"/>
    <w:rsid w:val="00472074"/>
    <w:rsid w:val="00472597"/>
    <w:rsid w:val="00474043"/>
    <w:rsid w:val="004755F6"/>
    <w:rsid w:val="004760F8"/>
    <w:rsid w:val="0047764E"/>
    <w:rsid w:val="0047777C"/>
    <w:rsid w:val="004801E9"/>
    <w:rsid w:val="00480CAA"/>
    <w:rsid w:val="00480FB3"/>
    <w:rsid w:val="00481B95"/>
    <w:rsid w:val="00482112"/>
    <w:rsid w:val="004825E4"/>
    <w:rsid w:val="00482BBF"/>
    <w:rsid w:val="004831D1"/>
    <w:rsid w:val="0048331A"/>
    <w:rsid w:val="0048420F"/>
    <w:rsid w:val="004846FA"/>
    <w:rsid w:val="004864F3"/>
    <w:rsid w:val="00486A3B"/>
    <w:rsid w:val="00486CC5"/>
    <w:rsid w:val="00487807"/>
    <w:rsid w:val="0049120A"/>
    <w:rsid w:val="004912EE"/>
    <w:rsid w:val="00491719"/>
    <w:rsid w:val="00491E8E"/>
    <w:rsid w:val="00492AC1"/>
    <w:rsid w:val="004930F5"/>
    <w:rsid w:val="0049385B"/>
    <w:rsid w:val="00494BBC"/>
    <w:rsid w:val="004957D4"/>
    <w:rsid w:val="004959B9"/>
    <w:rsid w:val="00495D4D"/>
    <w:rsid w:val="0049619E"/>
    <w:rsid w:val="00496C1A"/>
    <w:rsid w:val="004970EC"/>
    <w:rsid w:val="004A2043"/>
    <w:rsid w:val="004A3034"/>
    <w:rsid w:val="004A591E"/>
    <w:rsid w:val="004A7430"/>
    <w:rsid w:val="004A7C36"/>
    <w:rsid w:val="004B06AF"/>
    <w:rsid w:val="004B110A"/>
    <w:rsid w:val="004B23F7"/>
    <w:rsid w:val="004B251C"/>
    <w:rsid w:val="004B2986"/>
    <w:rsid w:val="004B4540"/>
    <w:rsid w:val="004B5719"/>
    <w:rsid w:val="004B649F"/>
    <w:rsid w:val="004B7EBC"/>
    <w:rsid w:val="004C0030"/>
    <w:rsid w:val="004C0AFF"/>
    <w:rsid w:val="004C1660"/>
    <w:rsid w:val="004C17CA"/>
    <w:rsid w:val="004C2C19"/>
    <w:rsid w:val="004C2D2E"/>
    <w:rsid w:val="004C32C2"/>
    <w:rsid w:val="004C3526"/>
    <w:rsid w:val="004C3B5F"/>
    <w:rsid w:val="004C3EB0"/>
    <w:rsid w:val="004C4ABA"/>
    <w:rsid w:val="004C5059"/>
    <w:rsid w:val="004C5AE9"/>
    <w:rsid w:val="004C650C"/>
    <w:rsid w:val="004C6674"/>
    <w:rsid w:val="004C67E6"/>
    <w:rsid w:val="004C70BA"/>
    <w:rsid w:val="004D09F0"/>
    <w:rsid w:val="004D257B"/>
    <w:rsid w:val="004D330E"/>
    <w:rsid w:val="004D36F1"/>
    <w:rsid w:val="004D3A67"/>
    <w:rsid w:val="004D3DEE"/>
    <w:rsid w:val="004D3F27"/>
    <w:rsid w:val="004D46B3"/>
    <w:rsid w:val="004D5425"/>
    <w:rsid w:val="004D6246"/>
    <w:rsid w:val="004D6618"/>
    <w:rsid w:val="004D7A22"/>
    <w:rsid w:val="004E19C3"/>
    <w:rsid w:val="004E1E5C"/>
    <w:rsid w:val="004E2253"/>
    <w:rsid w:val="004E2363"/>
    <w:rsid w:val="004E57FC"/>
    <w:rsid w:val="004E6575"/>
    <w:rsid w:val="004E6AEF"/>
    <w:rsid w:val="004E6B56"/>
    <w:rsid w:val="004E73CB"/>
    <w:rsid w:val="004E76E4"/>
    <w:rsid w:val="004E7710"/>
    <w:rsid w:val="004F02E0"/>
    <w:rsid w:val="004F066B"/>
    <w:rsid w:val="004F0F03"/>
    <w:rsid w:val="004F133E"/>
    <w:rsid w:val="004F20CA"/>
    <w:rsid w:val="004F2383"/>
    <w:rsid w:val="004F2823"/>
    <w:rsid w:val="004F31AA"/>
    <w:rsid w:val="004F4451"/>
    <w:rsid w:val="004F4699"/>
    <w:rsid w:val="004F55AA"/>
    <w:rsid w:val="004F56D6"/>
    <w:rsid w:val="004F57F4"/>
    <w:rsid w:val="004F620D"/>
    <w:rsid w:val="004F67A7"/>
    <w:rsid w:val="004F6DBD"/>
    <w:rsid w:val="004F7BD7"/>
    <w:rsid w:val="004F7C17"/>
    <w:rsid w:val="004F7E2F"/>
    <w:rsid w:val="0050122B"/>
    <w:rsid w:val="0050147B"/>
    <w:rsid w:val="00501AFD"/>
    <w:rsid w:val="00502828"/>
    <w:rsid w:val="00502CF6"/>
    <w:rsid w:val="005031EE"/>
    <w:rsid w:val="0050406E"/>
    <w:rsid w:val="00504AE7"/>
    <w:rsid w:val="0050569C"/>
    <w:rsid w:val="00505927"/>
    <w:rsid w:val="00505F97"/>
    <w:rsid w:val="0050613D"/>
    <w:rsid w:val="00506747"/>
    <w:rsid w:val="0050762A"/>
    <w:rsid w:val="0050764D"/>
    <w:rsid w:val="005079EE"/>
    <w:rsid w:val="00511164"/>
    <w:rsid w:val="005112C4"/>
    <w:rsid w:val="0051132B"/>
    <w:rsid w:val="0051171F"/>
    <w:rsid w:val="0051208D"/>
    <w:rsid w:val="00512554"/>
    <w:rsid w:val="00512585"/>
    <w:rsid w:val="00512910"/>
    <w:rsid w:val="00512F11"/>
    <w:rsid w:val="00515580"/>
    <w:rsid w:val="005158AC"/>
    <w:rsid w:val="00515B32"/>
    <w:rsid w:val="00515C48"/>
    <w:rsid w:val="00515E61"/>
    <w:rsid w:val="005175AE"/>
    <w:rsid w:val="00517F11"/>
    <w:rsid w:val="0052168D"/>
    <w:rsid w:val="0052179D"/>
    <w:rsid w:val="00521806"/>
    <w:rsid w:val="00521F01"/>
    <w:rsid w:val="00521F52"/>
    <w:rsid w:val="00522397"/>
    <w:rsid w:val="0052273D"/>
    <w:rsid w:val="00523DA4"/>
    <w:rsid w:val="005241C9"/>
    <w:rsid w:val="00525574"/>
    <w:rsid w:val="00526405"/>
    <w:rsid w:val="0052685E"/>
    <w:rsid w:val="00527292"/>
    <w:rsid w:val="0053040D"/>
    <w:rsid w:val="0053052B"/>
    <w:rsid w:val="00530572"/>
    <w:rsid w:val="0053065C"/>
    <w:rsid w:val="00530799"/>
    <w:rsid w:val="0053092B"/>
    <w:rsid w:val="00531C7F"/>
    <w:rsid w:val="00531E36"/>
    <w:rsid w:val="005340D7"/>
    <w:rsid w:val="00534C09"/>
    <w:rsid w:val="00534C1F"/>
    <w:rsid w:val="00534E9F"/>
    <w:rsid w:val="00535B4F"/>
    <w:rsid w:val="005362F4"/>
    <w:rsid w:val="00536A66"/>
    <w:rsid w:val="00537EF1"/>
    <w:rsid w:val="00540306"/>
    <w:rsid w:val="0054106C"/>
    <w:rsid w:val="005412DA"/>
    <w:rsid w:val="005419AA"/>
    <w:rsid w:val="00541A52"/>
    <w:rsid w:val="00541B6E"/>
    <w:rsid w:val="00542217"/>
    <w:rsid w:val="005425CA"/>
    <w:rsid w:val="005428C1"/>
    <w:rsid w:val="005428CD"/>
    <w:rsid w:val="00542EC0"/>
    <w:rsid w:val="005431B4"/>
    <w:rsid w:val="00543B21"/>
    <w:rsid w:val="00544DC4"/>
    <w:rsid w:val="005450E0"/>
    <w:rsid w:val="00545E32"/>
    <w:rsid w:val="0054779B"/>
    <w:rsid w:val="00550206"/>
    <w:rsid w:val="005516B4"/>
    <w:rsid w:val="0055236F"/>
    <w:rsid w:val="00552910"/>
    <w:rsid w:val="0055392E"/>
    <w:rsid w:val="005539A1"/>
    <w:rsid w:val="00555027"/>
    <w:rsid w:val="00555D40"/>
    <w:rsid w:val="00556116"/>
    <w:rsid w:val="00556583"/>
    <w:rsid w:val="00556632"/>
    <w:rsid w:val="005573BE"/>
    <w:rsid w:val="00557A27"/>
    <w:rsid w:val="005607D3"/>
    <w:rsid w:val="00560A71"/>
    <w:rsid w:val="00561128"/>
    <w:rsid w:val="0056182A"/>
    <w:rsid w:val="00561A51"/>
    <w:rsid w:val="00562E3B"/>
    <w:rsid w:val="00564254"/>
    <w:rsid w:val="00564957"/>
    <w:rsid w:val="0056544A"/>
    <w:rsid w:val="0056718D"/>
    <w:rsid w:val="00567872"/>
    <w:rsid w:val="00567AAD"/>
    <w:rsid w:val="00567D18"/>
    <w:rsid w:val="00570236"/>
    <w:rsid w:val="005704BF"/>
    <w:rsid w:val="00570515"/>
    <w:rsid w:val="005710B8"/>
    <w:rsid w:val="0057156B"/>
    <w:rsid w:val="00571E4F"/>
    <w:rsid w:val="0057390C"/>
    <w:rsid w:val="00573B58"/>
    <w:rsid w:val="00573E5D"/>
    <w:rsid w:val="00575CA3"/>
    <w:rsid w:val="00577F5D"/>
    <w:rsid w:val="00580B51"/>
    <w:rsid w:val="005810E7"/>
    <w:rsid w:val="0058181F"/>
    <w:rsid w:val="00581F16"/>
    <w:rsid w:val="00582D21"/>
    <w:rsid w:val="005836B6"/>
    <w:rsid w:val="00583839"/>
    <w:rsid w:val="0058469F"/>
    <w:rsid w:val="005854D1"/>
    <w:rsid w:val="005858E8"/>
    <w:rsid w:val="00585CE8"/>
    <w:rsid w:val="005867A2"/>
    <w:rsid w:val="00586AA3"/>
    <w:rsid w:val="005871DA"/>
    <w:rsid w:val="005912E2"/>
    <w:rsid w:val="0059324D"/>
    <w:rsid w:val="005941D2"/>
    <w:rsid w:val="0059421B"/>
    <w:rsid w:val="00594F6C"/>
    <w:rsid w:val="00595E10"/>
    <w:rsid w:val="00596030"/>
    <w:rsid w:val="005972CF"/>
    <w:rsid w:val="00597345"/>
    <w:rsid w:val="005978F3"/>
    <w:rsid w:val="00597CE4"/>
    <w:rsid w:val="00597D51"/>
    <w:rsid w:val="005A0166"/>
    <w:rsid w:val="005A10E9"/>
    <w:rsid w:val="005A1703"/>
    <w:rsid w:val="005A1D54"/>
    <w:rsid w:val="005A1F7D"/>
    <w:rsid w:val="005A28D9"/>
    <w:rsid w:val="005A2953"/>
    <w:rsid w:val="005A2EA2"/>
    <w:rsid w:val="005A34D4"/>
    <w:rsid w:val="005A3541"/>
    <w:rsid w:val="005A35D4"/>
    <w:rsid w:val="005A3E61"/>
    <w:rsid w:val="005A44EB"/>
    <w:rsid w:val="005A4E44"/>
    <w:rsid w:val="005A54AB"/>
    <w:rsid w:val="005A570F"/>
    <w:rsid w:val="005A5867"/>
    <w:rsid w:val="005B0701"/>
    <w:rsid w:val="005B0A7F"/>
    <w:rsid w:val="005B196D"/>
    <w:rsid w:val="005B1B3E"/>
    <w:rsid w:val="005B234F"/>
    <w:rsid w:val="005B2713"/>
    <w:rsid w:val="005B2E90"/>
    <w:rsid w:val="005B3EC4"/>
    <w:rsid w:val="005B4516"/>
    <w:rsid w:val="005B4E7B"/>
    <w:rsid w:val="005B5172"/>
    <w:rsid w:val="005B5764"/>
    <w:rsid w:val="005B577B"/>
    <w:rsid w:val="005B5D09"/>
    <w:rsid w:val="005B65FE"/>
    <w:rsid w:val="005B6818"/>
    <w:rsid w:val="005B6BA9"/>
    <w:rsid w:val="005C0402"/>
    <w:rsid w:val="005C120A"/>
    <w:rsid w:val="005C1F52"/>
    <w:rsid w:val="005C2E11"/>
    <w:rsid w:val="005C31B9"/>
    <w:rsid w:val="005C3A47"/>
    <w:rsid w:val="005C48E3"/>
    <w:rsid w:val="005C4DE3"/>
    <w:rsid w:val="005C68D6"/>
    <w:rsid w:val="005C7198"/>
    <w:rsid w:val="005C771F"/>
    <w:rsid w:val="005C7BA8"/>
    <w:rsid w:val="005D0843"/>
    <w:rsid w:val="005D1893"/>
    <w:rsid w:val="005D237C"/>
    <w:rsid w:val="005D2951"/>
    <w:rsid w:val="005D2EF0"/>
    <w:rsid w:val="005D34E4"/>
    <w:rsid w:val="005D35F5"/>
    <w:rsid w:val="005D3EE6"/>
    <w:rsid w:val="005D3F98"/>
    <w:rsid w:val="005D40AC"/>
    <w:rsid w:val="005D5894"/>
    <w:rsid w:val="005D62D2"/>
    <w:rsid w:val="005D63D6"/>
    <w:rsid w:val="005D67AD"/>
    <w:rsid w:val="005D773A"/>
    <w:rsid w:val="005D774B"/>
    <w:rsid w:val="005D79D2"/>
    <w:rsid w:val="005E00CF"/>
    <w:rsid w:val="005E08F0"/>
    <w:rsid w:val="005E1344"/>
    <w:rsid w:val="005E1DD0"/>
    <w:rsid w:val="005E2E9D"/>
    <w:rsid w:val="005E3898"/>
    <w:rsid w:val="005E46E9"/>
    <w:rsid w:val="005E593A"/>
    <w:rsid w:val="005E78D8"/>
    <w:rsid w:val="005E7E37"/>
    <w:rsid w:val="005F0851"/>
    <w:rsid w:val="005F0E1D"/>
    <w:rsid w:val="005F12D4"/>
    <w:rsid w:val="005F1C2C"/>
    <w:rsid w:val="005F2D81"/>
    <w:rsid w:val="005F3172"/>
    <w:rsid w:val="005F32D0"/>
    <w:rsid w:val="005F4DC7"/>
    <w:rsid w:val="005F538A"/>
    <w:rsid w:val="005F559E"/>
    <w:rsid w:val="005F5604"/>
    <w:rsid w:val="005F618E"/>
    <w:rsid w:val="005F69DE"/>
    <w:rsid w:val="005F7103"/>
    <w:rsid w:val="005F7409"/>
    <w:rsid w:val="005F75B8"/>
    <w:rsid w:val="006009DC"/>
    <w:rsid w:val="006020A4"/>
    <w:rsid w:val="00604D6C"/>
    <w:rsid w:val="00605177"/>
    <w:rsid w:val="0060537C"/>
    <w:rsid w:val="006055AB"/>
    <w:rsid w:val="006066B6"/>
    <w:rsid w:val="00606CCE"/>
    <w:rsid w:val="00607894"/>
    <w:rsid w:val="006078E6"/>
    <w:rsid w:val="00607F79"/>
    <w:rsid w:val="006107C2"/>
    <w:rsid w:val="00611333"/>
    <w:rsid w:val="006114C8"/>
    <w:rsid w:val="00611BD5"/>
    <w:rsid w:val="00613565"/>
    <w:rsid w:val="00613C0B"/>
    <w:rsid w:val="00614125"/>
    <w:rsid w:val="006144E8"/>
    <w:rsid w:val="00615B78"/>
    <w:rsid w:val="00616383"/>
    <w:rsid w:val="006165B3"/>
    <w:rsid w:val="00616EA1"/>
    <w:rsid w:val="00616F98"/>
    <w:rsid w:val="006170F7"/>
    <w:rsid w:val="006174BF"/>
    <w:rsid w:val="006202B7"/>
    <w:rsid w:val="00621A64"/>
    <w:rsid w:val="00621D54"/>
    <w:rsid w:val="006230C0"/>
    <w:rsid w:val="00624D1F"/>
    <w:rsid w:val="00625734"/>
    <w:rsid w:val="00627330"/>
    <w:rsid w:val="00627362"/>
    <w:rsid w:val="006275F6"/>
    <w:rsid w:val="00627B29"/>
    <w:rsid w:val="00627DBB"/>
    <w:rsid w:val="006302C3"/>
    <w:rsid w:val="006305A1"/>
    <w:rsid w:val="006307A9"/>
    <w:rsid w:val="00631207"/>
    <w:rsid w:val="006315AA"/>
    <w:rsid w:val="00631806"/>
    <w:rsid w:val="006326F0"/>
    <w:rsid w:val="006328A4"/>
    <w:rsid w:val="00632D89"/>
    <w:rsid w:val="006331DD"/>
    <w:rsid w:val="00633744"/>
    <w:rsid w:val="006346E5"/>
    <w:rsid w:val="00634A38"/>
    <w:rsid w:val="00634AC6"/>
    <w:rsid w:val="006358F5"/>
    <w:rsid w:val="00635E91"/>
    <w:rsid w:val="0063669A"/>
    <w:rsid w:val="00636879"/>
    <w:rsid w:val="0063748B"/>
    <w:rsid w:val="00640330"/>
    <w:rsid w:val="006417C1"/>
    <w:rsid w:val="00641C54"/>
    <w:rsid w:val="006425F9"/>
    <w:rsid w:val="00642D0E"/>
    <w:rsid w:val="006435E1"/>
    <w:rsid w:val="00643888"/>
    <w:rsid w:val="0064395B"/>
    <w:rsid w:val="0064457E"/>
    <w:rsid w:val="0064595B"/>
    <w:rsid w:val="00645BA1"/>
    <w:rsid w:val="006464D8"/>
    <w:rsid w:val="00647E43"/>
    <w:rsid w:val="0065059B"/>
    <w:rsid w:val="00650F04"/>
    <w:rsid w:val="00651A59"/>
    <w:rsid w:val="00651C0F"/>
    <w:rsid w:val="00651CC6"/>
    <w:rsid w:val="00652631"/>
    <w:rsid w:val="0065284F"/>
    <w:rsid w:val="00652C16"/>
    <w:rsid w:val="0065436E"/>
    <w:rsid w:val="00654E9C"/>
    <w:rsid w:val="00654FBB"/>
    <w:rsid w:val="00655477"/>
    <w:rsid w:val="006555A4"/>
    <w:rsid w:val="006558E9"/>
    <w:rsid w:val="00656D27"/>
    <w:rsid w:val="00657813"/>
    <w:rsid w:val="00660215"/>
    <w:rsid w:val="006610A0"/>
    <w:rsid w:val="0066149E"/>
    <w:rsid w:val="00661B89"/>
    <w:rsid w:val="00663779"/>
    <w:rsid w:val="0066384E"/>
    <w:rsid w:val="00663AC5"/>
    <w:rsid w:val="006648CC"/>
    <w:rsid w:val="00664932"/>
    <w:rsid w:val="00664E98"/>
    <w:rsid w:val="00665886"/>
    <w:rsid w:val="00666B2F"/>
    <w:rsid w:val="00667048"/>
    <w:rsid w:val="00670888"/>
    <w:rsid w:val="00671E05"/>
    <w:rsid w:val="0067219A"/>
    <w:rsid w:val="006728F5"/>
    <w:rsid w:val="006748B0"/>
    <w:rsid w:val="00675EA4"/>
    <w:rsid w:val="00676339"/>
    <w:rsid w:val="00676F56"/>
    <w:rsid w:val="0068144D"/>
    <w:rsid w:val="00681A21"/>
    <w:rsid w:val="0068239A"/>
    <w:rsid w:val="00682772"/>
    <w:rsid w:val="00682DF6"/>
    <w:rsid w:val="00683037"/>
    <w:rsid w:val="0068474F"/>
    <w:rsid w:val="00684B27"/>
    <w:rsid w:val="0068542B"/>
    <w:rsid w:val="006864BF"/>
    <w:rsid w:val="00686966"/>
    <w:rsid w:val="0069128D"/>
    <w:rsid w:val="006914AF"/>
    <w:rsid w:val="006923D4"/>
    <w:rsid w:val="0069284D"/>
    <w:rsid w:val="0069385F"/>
    <w:rsid w:val="00694334"/>
    <w:rsid w:val="0069517A"/>
    <w:rsid w:val="00695CCC"/>
    <w:rsid w:val="006960FE"/>
    <w:rsid w:val="00696989"/>
    <w:rsid w:val="0069716A"/>
    <w:rsid w:val="006A07CF"/>
    <w:rsid w:val="006A1596"/>
    <w:rsid w:val="006A30FA"/>
    <w:rsid w:val="006A3C70"/>
    <w:rsid w:val="006A5BB2"/>
    <w:rsid w:val="006A63BC"/>
    <w:rsid w:val="006B0313"/>
    <w:rsid w:val="006B0542"/>
    <w:rsid w:val="006B05BC"/>
    <w:rsid w:val="006B05D9"/>
    <w:rsid w:val="006B088A"/>
    <w:rsid w:val="006B0DC7"/>
    <w:rsid w:val="006B0E21"/>
    <w:rsid w:val="006B10CA"/>
    <w:rsid w:val="006B1732"/>
    <w:rsid w:val="006B1B20"/>
    <w:rsid w:val="006B28A2"/>
    <w:rsid w:val="006B3152"/>
    <w:rsid w:val="006B3C43"/>
    <w:rsid w:val="006B6C09"/>
    <w:rsid w:val="006B6F41"/>
    <w:rsid w:val="006B75DC"/>
    <w:rsid w:val="006B75ED"/>
    <w:rsid w:val="006B79B2"/>
    <w:rsid w:val="006B7E3B"/>
    <w:rsid w:val="006C059C"/>
    <w:rsid w:val="006C1061"/>
    <w:rsid w:val="006C1A16"/>
    <w:rsid w:val="006C1EE7"/>
    <w:rsid w:val="006C1F9F"/>
    <w:rsid w:val="006C2552"/>
    <w:rsid w:val="006C27F7"/>
    <w:rsid w:val="006C33D6"/>
    <w:rsid w:val="006C33F8"/>
    <w:rsid w:val="006C362D"/>
    <w:rsid w:val="006C663D"/>
    <w:rsid w:val="006C713E"/>
    <w:rsid w:val="006C7634"/>
    <w:rsid w:val="006C7C1A"/>
    <w:rsid w:val="006D17CD"/>
    <w:rsid w:val="006D2785"/>
    <w:rsid w:val="006D290D"/>
    <w:rsid w:val="006D356D"/>
    <w:rsid w:val="006D4BC5"/>
    <w:rsid w:val="006D4BEC"/>
    <w:rsid w:val="006D4E5B"/>
    <w:rsid w:val="006D5895"/>
    <w:rsid w:val="006D5A94"/>
    <w:rsid w:val="006D651B"/>
    <w:rsid w:val="006D6D15"/>
    <w:rsid w:val="006E2491"/>
    <w:rsid w:val="006E38D0"/>
    <w:rsid w:val="006E4569"/>
    <w:rsid w:val="006E494B"/>
    <w:rsid w:val="006E5429"/>
    <w:rsid w:val="006E5EBC"/>
    <w:rsid w:val="006E623A"/>
    <w:rsid w:val="006F0223"/>
    <w:rsid w:val="006F040D"/>
    <w:rsid w:val="006F08E4"/>
    <w:rsid w:val="006F0F40"/>
    <w:rsid w:val="006F1314"/>
    <w:rsid w:val="006F2400"/>
    <w:rsid w:val="006F3BD0"/>
    <w:rsid w:val="006F4032"/>
    <w:rsid w:val="006F42ED"/>
    <w:rsid w:val="006F4427"/>
    <w:rsid w:val="006F4685"/>
    <w:rsid w:val="006F4976"/>
    <w:rsid w:val="006F4FAC"/>
    <w:rsid w:val="006F500B"/>
    <w:rsid w:val="006F59CF"/>
    <w:rsid w:val="006F6A17"/>
    <w:rsid w:val="006F6B0F"/>
    <w:rsid w:val="0070066C"/>
    <w:rsid w:val="00700A58"/>
    <w:rsid w:val="00700E88"/>
    <w:rsid w:val="00701D5F"/>
    <w:rsid w:val="00702074"/>
    <w:rsid w:val="00703133"/>
    <w:rsid w:val="00703A71"/>
    <w:rsid w:val="00703AD4"/>
    <w:rsid w:val="00704479"/>
    <w:rsid w:val="0070482B"/>
    <w:rsid w:val="00705284"/>
    <w:rsid w:val="00706D8D"/>
    <w:rsid w:val="007109BA"/>
    <w:rsid w:val="00711154"/>
    <w:rsid w:val="00711397"/>
    <w:rsid w:val="007116DC"/>
    <w:rsid w:val="00711E18"/>
    <w:rsid w:val="00711F74"/>
    <w:rsid w:val="00712AFC"/>
    <w:rsid w:val="00713309"/>
    <w:rsid w:val="00713FB2"/>
    <w:rsid w:val="00714BC9"/>
    <w:rsid w:val="007151D7"/>
    <w:rsid w:val="007159A6"/>
    <w:rsid w:val="00715A9E"/>
    <w:rsid w:val="00715C5A"/>
    <w:rsid w:val="00717891"/>
    <w:rsid w:val="00717A06"/>
    <w:rsid w:val="00720A77"/>
    <w:rsid w:val="00721239"/>
    <w:rsid w:val="00721E6E"/>
    <w:rsid w:val="00721FD3"/>
    <w:rsid w:val="00721FF9"/>
    <w:rsid w:val="007224D1"/>
    <w:rsid w:val="0072303E"/>
    <w:rsid w:val="00724225"/>
    <w:rsid w:val="00724574"/>
    <w:rsid w:val="00725F7C"/>
    <w:rsid w:val="00725FFD"/>
    <w:rsid w:val="00730161"/>
    <w:rsid w:val="00730A88"/>
    <w:rsid w:val="0073164E"/>
    <w:rsid w:val="00731E54"/>
    <w:rsid w:val="00733375"/>
    <w:rsid w:val="00733569"/>
    <w:rsid w:val="0073373B"/>
    <w:rsid w:val="00733DC6"/>
    <w:rsid w:val="007347F8"/>
    <w:rsid w:val="00734C2B"/>
    <w:rsid w:val="00734DBE"/>
    <w:rsid w:val="00734EB9"/>
    <w:rsid w:val="00736324"/>
    <w:rsid w:val="00736AA7"/>
    <w:rsid w:val="00737510"/>
    <w:rsid w:val="00737867"/>
    <w:rsid w:val="007379F4"/>
    <w:rsid w:val="00741D4F"/>
    <w:rsid w:val="007422E1"/>
    <w:rsid w:val="00742E22"/>
    <w:rsid w:val="00743385"/>
    <w:rsid w:val="0074339D"/>
    <w:rsid w:val="007449D0"/>
    <w:rsid w:val="00744AB7"/>
    <w:rsid w:val="00745CD9"/>
    <w:rsid w:val="00746A78"/>
    <w:rsid w:val="007504A2"/>
    <w:rsid w:val="00750B7E"/>
    <w:rsid w:val="00750C6B"/>
    <w:rsid w:val="00751193"/>
    <w:rsid w:val="007516FA"/>
    <w:rsid w:val="00751A09"/>
    <w:rsid w:val="00751AAD"/>
    <w:rsid w:val="007522D9"/>
    <w:rsid w:val="0075288E"/>
    <w:rsid w:val="00752BB9"/>
    <w:rsid w:val="00752DA2"/>
    <w:rsid w:val="0075393A"/>
    <w:rsid w:val="00753B27"/>
    <w:rsid w:val="00754165"/>
    <w:rsid w:val="0075478A"/>
    <w:rsid w:val="00754BA7"/>
    <w:rsid w:val="007551B0"/>
    <w:rsid w:val="00755523"/>
    <w:rsid w:val="007555DC"/>
    <w:rsid w:val="007558B2"/>
    <w:rsid w:val="00756C53"/>
    <w:rsid w:val="00756E7A"/>
    <w:rsid w:val="00760090"/>
    <w:rsid w:val="0076047B"/>
    <w:rsid w:val="007607CE"/>
    <w:rsid w:val="00760D70"/>
    <w:rsid w:val="00760DA5"/>
    <w:rsid w:val="0076166B"/>
    <w:rsid w:val="00761675"/>
    <w:rsid w:val="00761D35"/>
    <w:rsid w:val="007621AF"/>
    <w:rsid w:val="00762A28"/>
    <w:rsid w:val="00763668"/>
    <w:rsid w:val="00763C76"/>
    <w:rsid w:val="00763D4A"/>
    <w:rsid w:val="007644AF"/>
    <w:rsid w:val="00764A61"/>
    <w:rsid w:val="00764E08"/>
    <w:rsid w:val="007650C7"/>
    <w:rsid w:val="0076563B"/>
    <w:rsid w:val="00765B3A"/>
    <w:rsid w:val="007667BF"/>
    <w:rsid w:val="00766A5C"/>
    <w:rsid w:val="00767413"/>
    <w:rsid w:val="0076793A"/>
    <w:rsid w:val="00767990"/>
    <w:rsid w:val="00770616"/>
    <w:rsid w:val="00770FEA"/>
    <w:rsid w:val="007715F0"/>
    <w:rsid w:val="007716D6"/>
    <w:rsid w:val="0077178C"/>
    <w:rsid w:val="00771FF1"/>
    <w:rsid w:val="007728BB"/>
    <w:rsid w:val="00772A6B"/>
    <w:rsid w:val="00772D69"/>
    <w:rsid w:val="00772DF8"/>
    <w:rsid w:val="007737F5"/>
    <w:rsid w:val="00773E05"/>
    <w:rsid w:val="00776AF0"/>
    <w:rsid w:val="00780650"/>
    <w:rsid w:val="00780D86"/>
    <w:rsid w:val="00781C0E"/>
    <w:rsid w:val="00781C1B"/>
    <w:rsid w:val="00781E4D"/>
    <w:rsid w:val="00783316"/>
    <w:rsid w:val="00783630"/>
    <w:rsid w:val="00783810"/>
    <w:rsid w:val="00783A16"/>
    <w:rsid w:val="00783F7F"/>
    <w:rsid w:val="007855AE"/>
    <w:rsid w:val="007856B5"/>
    <w:rsid w:val="00786356"/>
    <w:rsid w:val="0078750E"/>
    <w:rsid w:val="007903B3"/>
    <w:rsid w:val="00790A61"/>
    <w:rsid w:val="00790C40"/>
    <w:rsid w:val="00790C8C"/>
    <w:rsid w:val="00791C1B"/>
    <w:rsid w:val="00791FD9"/>
    <w:rsid w:val="00792E79"/>
    <w:rsid w:val="007942D1"/>
    <w:rsid w:val="0079493C"/>
    <w:rsid w:val="00795C81"/>
    <w:rsid w:val="00795E0A"/>
    <w:rsid w:val="00795ECA"/>
    <w:rsid w:val="00796AB7"/>
    <w:rsid w:val="00797AF6"/>
    <w:rsid w:val="00797B7A"/>
    <w:rsid w:val="00797C89"/>
    <w:rsid w:val="00797D5B"/>
    <w:rsid w:val="007A065C"/>
    <w:rsid w:val="007A071E"/>
    <w:rsid w:val="007A3C67"/>
    <w:rsid w:val="007A3E41"/>
    <w:rsid w:val="007A4271"/>
    <w:rsid w:val="007A730E"/>
    <w:rsid w:val="007A7CDE"/>
    <w:rsid w:val="007A7F49"/>
    <w:rsid w:val="007B04A3"/>
    <w:rsid w:val="007B2004"/>
    <w:rsid w:val="007B20A7"/>
    <w:rsid w:val="007B2BDA"/>
    <w:rsid w:val="007B2CD4"/>
    <w:rsid w:val="007B3085"/>
    <w:rsid w:val="007B3322"/>
    <w:rsid w:val="007B4BF1"/>
    <w:rsid w:val="007B50B3"/>
    <w:rsid w:val="007B63E9"/>
    <w:rsid w:val="007B6935"/>
    <w:rsid w:val="007B6D04"/>
    <w:rsid w:val="007B76C9"/>
    <w:rsid w:val="007B7855"/>
    <w:rsid w:val="007B7947"/>
    <w:rsid w:val="007B7D23"/>
    <w:rsid w:val="007C0AA7"/>
    <w:rsid w:val="007C1FCF"/>
    <w:rsid w:val="007C2A05"/>
    <w:rsid w:val="007C2E69"/>
    <w:rsid w:val="007C2EE5"/>
    <w:rsid w:val="007C343A"/>
    <w:rsid w:val="007C371E"/>
    <w:rsid w:val="007C371F"/>
    <w:rsid w:val="007C509E"/>
    <w:rsid w:val="007C52D5"/>
    <w:rsid w:val="007C5382"/>
    <w:rsid w:val="007C5A2F"/>
    <w:rsid w:val="007C5CCB"/>
    <w:rsid w:val="007C6125"/>
    <w:rsid w:val="007C6136"/>
    <w:rsid w:val="007C6987"/>
    <w:rsid w:val="007C70FD"/>
    <w:rsid w:val="007C7E4E"/>
    <w:rsid w:val="007C7F25"/>
    <w:rsid w:val="007D08E7"/>
    <w:rsid w:val="007D1E18"/>
    <w:rsid w:val="007D263C"/>
    <w:rsid w:val="007D27CF"/>
    <w:rsid w:val="007D28B4"/>
    <w:rsid w:val="007D3259"/>
    <w:rsid w:val="007D3AF1"/>
    <w:rsid w:val="007D46F6"/>
    <w:rsid w:val="007D47AB"/>
    <w:rsid w:val="007D5B91"/>
    <w:rsid w:val="007D61C3"/>
    <w:rsid w:val="007E00E4"/>
    <w:rsid w:val="007E0379"/>
    <w:rsid w:val="007E234F"/>
    <w:rsid w:val="007E236A"/>
    <w:rsid w:val="007E284C"/>
    <w:rsid w:val="007E3B12"/>
    <w:rsid w:val="007E4533"/>
    <w:rsid w:val="007E4A73"/>
    <w:rsid w:val="007E4DF5"/>
    <w:rsid w:val="007E57FA"/>
    <w:rsid w:val="007E7808"/>
    <w:rsid w:val="007E7A02"/>
    <w:rsid w:val="007E7C4D"/>
    <w:rsid w:val="007E7C71"/>
    <w:rsid w:val="007E7F83"/>
    <w:rsid w:val="007F05CB"/>
    <w:rsid w:val="007F0A1A"/>
    <w:rsid w:val="007F3759"/>
    <w:rsid w:val="007F40E2"/>
    <w:rsid w:val="007F472C"/>
    <w:rsid w:val="007F49CB"/>
    <w:rsid w:val="007F51CA"/>
    <w:rsid w:val="007F5706"/>
    <w:rsid w:val="007F6AD9"/>
    <w:rsid w:val="007F7B48"/>
    <w:rsid w:val="008009FF"/>
    <w:rsid w:val="00801534"/>
    <w:rsid w:val="008015D1"/>
    <w:rsid w:val="008016B5"/>
    <w:rsid w:val="0080218B"/>
    <w:rsid w:val="00802B13"/>
    <w:rsid w:val="0080367A"/>
    <w:rsid w:val="008049A5"/>
    <w:rsid w:val="00804AFD"/>
    <w:rsid w:val="00804E43"/>
    <w:rsid w:val="0080563E"/>
    <w:rsid w:val="00805911"/>
    <w:rsid w:val="008060DF"/>
    <w:rsid w:val="008065C1"/>
    <w:rsid w:val="008069E2"/>
    <w:rsid w:val="00806F60"/>
    <w:rsid w:val="0080769E"/>
    <w:rsid w:val="0081026D"/>
    <w:rsid w:val="008109A1"/>
    <w:rsid w:val="00810BF1"/>
    <w:rsid w:val="00811070"/>
    <w:rsid w:val="00811669"/>
    <w:rsid w:val="008119A6"/>
    <w:rsid w:val="008119D9"/>
    <w:rsid w:val="00812B6D"/>
    <w:rsid w:val="00813189"/>
    <w:rsid w:val="00813D14"/>
    <w:rsid w:val="00815DCD"/>
    <w:rsid w:val="0081720E"/>
    <w:rsid w:val="00817242"/>
    <w:rsid w:val="00817845"/>
    <w:rsid w:val="00820672"/>
    <w:rsid w:val="00820AA7"/>
    <w:rsid w:val="00822907"/>
    <w:rsid w:val="0082307F"/>
    <w:rsid w:val="00823357"/>
    <w:rsid w:val="00823AAD"/>
    <w:rsid w:val="00823FAD"/>
    <w:rsid w:val="008241E9"/>
    <w:rsid w:val="00824239"/>
    <w:rsid w:val="0082442B"/>
    <w:rsid w:val="00824BC0"/>
    <w:rsid w:val="008250FA"/>
    <w:rsid w:val="00825E09"/>
    <w:rsid w:val="00826213"/>
    <w:rsid w:val="0082738F"/>
    <w:rsid w:val="00827655"/>
    <w:rsid w:val="00830614"/>
    <w:rsid w:val="00830B6F"/>
    <w:rsid w:val="008311E7"/>
    <w:rsid w:val="00831363"/>
    <w:rsid w:val="008314AC"/>
    <w:rsid w:val="0083168F"/>
    <w:rsid w:val="00831CEC"/>
    <w:rsid w:val="00832908"/>
    <w:rsid w:val="008340CE"/>
    <w:rsid w:val="0083478B"/>
    <w:rsid w:val="00834E4D"/>
    <w:rsid w:val="0083532F"/>
    <w:rsid w:val="008358A9"/>
    <w:rsid w:val="00835928"/>
    <w:rsid w:val="00835D0D"/>
    <w:rsid w:val="00836481"/>
    <w:rsid w:val="008366F3"/>
    <w:rsid w:val="00837CEB"/>
    <w:rsid w:val="00840AC5"/>
    <w:rsid w:val="00840D3C"/>
    <w:rsid w:val="0084222B"/>
    <w:rsid w:val="00842BC4"/>
    <w:rsid w:val="008436BC"/>
    <w:rsid w:val="00843790"/>
    <w:rsid w:val="00843C45"/>
    <w:rsid w:val="008440FC"/>
    <w:rsid w:val="008442DE"/>
    <w:rsid w:val="00844D11"/>
    <w:rsid w:val="008450FF"/>
    <w:rsid w:val="00845BB6"/>
    <w:rsid w:val="008465E4"/>
    <w:rsid w:val="008471E0"/>
    <w:rsid w:val="0084720D"/>
    <w:rsid w:val="0084728C"/>
    <w:rsid w:val="0085000B"/>
    <w:rsid w:val="00850775"/>
    <w:rsid w:val="00850BEC"/>
    <w:rsid w:val="00850EB7"/>
    <w:rsid w:val="00850EFF"/>
    <w:rsid w:val="008514D7"/>
    <w:rsid w:val="00853444"/>
    <w:rsid w:val="00853624"/>
    <w:rsid w:val="008544A2"/>
    <w:rsid w:val="00855345"/>
    <w:rsid w:val="00855586"/>
    <w:rsid w:val="0085605D"/>
    <w:rsid w:val="00856275"/>
    <w:rsid w:val="00856A9A"/>
    <w:rsid w:val="00857606"/>
    <w:rsid w:val="00857793"/>
    <w:rsid w:val="00857A02"/>
    <w:rsid w:val="00857B33"/>
    <w:rsid w:val="00860125"/>
    <w:rsid w:val="00860226"/>
    <w:rsid w:val="00860EC2"/>
    <w:rsid w:val="008611A3"/>
    <w:rsid w:val="00861821"/>
    <w:rsid w:val="00862FED"/>
    <w:rsid w:val="008632BF"/>
    <w:rsid w:val="0086343B"/>
    <w:rsid w:val="008634E5"/>
    <w:rsid w:val="00863D6E"/>
    <w:rsid w:val="00863DD1"/>
    <w:rsid w:val="00863F5D"/>
    <w:rsid w:val="008642C7"/>
    <w:rsid w:val="00864F03"/>
    <w:rsid w:val="008654E8"/>
    <w:rsid w:val="00865FD2"/>
    <w:rsid w:val="00866DAF"/>
    <w:rsid w:val="00867188"/>
    <w:rsid w:val="008678EA"/>
    <w:rsid w:val="00867D45"/>
    <w:rsid w:val="008702D8"/>
    <w:rsid w:val="00870C05"/>
    <w:rsid w:val="00870DCE"/>
    <w:rsid w:val="00871EDF"/>
    <w:rsid w:val="00872023"/>
    <w:rsid w:val="00872179"/>
    <w:rsid w:val="00873227"/>
    <w:rsid w:val="00874792"/>
    <w:rsid w:val="00874E28"/>
    <w:rsid w:val="0087550E"/>
    <w:rsid w:val="0087553A"/>
    <w:rsid w:val="0087587F"/>
    <w:rsid w:val="008759F0"/>
    <w:rsid w:val="00876084"/>
    <w:rsid w:val="00881F65"/>
    <w:rsid w:val="0088206A"/>
    <w:rsid w:val="00882552"/>
    <w:rsid w:val="0088392E"/>
    <w:rsid w:val="00883F70"/>
    <w:rsid w:val="008843F8"/>
    <w:rsid w:val="008857E7"/>
    <w:rsid w:val="00886442"/>
    <w:rsid w:val="008865BD"/>
    <w:rsid w:val="0088724D"/>
    <w:rsid w:val="00887511"/>
    <w:rsid w:val="00887C79"/>
    <w:rsid w:val="008908C2"/>
    <w:rsid w:val="008908E8"/>
    <w:rsid w:val="00890C67"/>
    <w:rsid w:val="0089135A"/>
    <w:rsid w:val="00891B14"/>
    <w:rsid w:val="00892546"/>
    <w:rsid w:val="0089269B"/>
    <w:rsid w:val="0089324D"/>
    <w:rsid w:val="00895425"/>
    <w:rsid w:val="00895C5E"/>
    <w:rsid w:val="00895DD5"/>
    <w:rsid w:val="008A0371"/>
    <w:rsid w:val="008A2294"/>
    <w:rsid w:val="008A3787"/>
    <w:rsid w:val="008A41C5"/>
    <w:rsid w:val="008A44C1"/>
    <w:rsid w:val="008A6849"/>
    <w:rsid w:val="008A6B0C"/>
    <w:rsid w:val="008A6C59"/>
    <w:rsid w:val="008A6D11"/>
    <w:rsid w:val="008A6D93"/>
    <w:rsid w:val="008A6F37"/>
    <w:rsid w:val="008B143B"/>
    <w:rsid w:val="008B1655"/>
    <w:rsid w:val="008B16C4"/>
    <w:rsid w:val="008B1A3B"/>
    <w:rsid w:val="008B1DE2"/>
    <w:rsid w:val="008B26F6"/>
    <w:rsid w:val="008B2B2D"/>
    <w:rsid w:val="008B3C9E"/>
    <w:rsid w:val="008B49E9"/>
    <w:rsid w:val="008B4B1E"/>
    <w:rsid w:val="008B6B08"/>
    <w:rsid w:val="008B7E2E"/>
    <w:rsid w:val="008C14A0"/>
    <w:rsid w:val="008C427F"/>
    <w:rsid w:val="008C4BE7"/>
    <w:rsid w:val="008C5D12"/>
    <w:rsid w:val="008C6B99"/>
    <w:rsid w:val="008C767A"/>
    <w:rsid w:val="008C7ABF"/>
    <w:rsid w:val="008D0DFD"/>
    <w:rsid w:val="008D31C6"/>
    <w:rsid w:val="008D3598"/>
    <w:rsid w:val="008D3B27"/>
    <w:rsid w:val="008D5CCE"/>
    <w:rsid w:val="008D5D0F"/>
    <w:rsid w:val="008D743E"/>
    <w:rsid w:val="008D79AA"/>
    <w:rsid w:val="008D79C3"/>
    <w:rsid w:val="008D7A2E"/>
    <w:rsid w:val="008E0274"/>
    <w:rsid w:val="008E1210"/>
    <w:rsid w:val="008E1B1A"/>
    <w:rsid w:val="008E225A"/>
    <w:rsid w:val="008E28A0"/>
    <w:rsid w:val="008E31C8"/>
    <w:rsid w:val="008E4A44"/>
    <w:rsid w:val="008E59CF"/>
    <w:rsid w:val="008E6D26"/>
    <w:rsid w:val="008E720E"/>
    <w:rsid w:val="008E776F"/>
    <w:rsid w:val="008E7915"/>
    <w:rsid w:val="008F0999"/>
    <w:rsid w:val="008F166D"/>
    <w:rsid w:val="008F1D65"/>
    <w:rsid w:val="008F2BA2"/>
    <w:rsid w:val="008F32D5"/>
    <w:rsid w:val="008F3648"/>
    <w:rsid w:val="008F457F"/>
    <w:rsid w:val="008F4CD1"/>
    <w:rsid w:val="008F4EF3"/>
    <w:rsid w:val="008F4F78"/>
    <w:rsid w:val="008F5115"/>
    <w:rsid w:val="008F5361"/>
    <w:rsid w:val="008F5497"/>
    <w:rsid w:val="008F6BFC"/>
    <w:rsid w:val="008F7E55"/>
    <w:rsid w:val="008F7EA4"/>
    <w:rsid w:val="0090026B"/>
    <w:rsid w:val="00901001"/>
    <w:rsid w:val="009013E1"/>
    <w:rsid w:val="00902342"/>
    <w:rsid w:val="00903104"/>
    <w:rsid w:val="009034E6"/>
    <w:rsid w:val="00903E81"/>
    <w:rsid w:val="00903FB7"/>
    <w:rsid w:val="009044B4"/>
    <w:rsid w:val="00904AC3"/>
    <w:rsid w:val="00905BF1"/>
    <w:rsid w:val="0090675A"/>
    <w:rsid w:val="0090696C"/>
    <w:rsid w:val="00907866"/>
    <w:rsid w:val="00907EA8"/>
    <w:rsid w:val="00910130"/>
    <w:rsid w:val="009108A1"/>
    <w:rsid w:val="0091168C"/>
    <w:rsid w:val="00911806"/>
    <w:rsid w:val="0091396D"/>
    <w:rsid w:val="009139D5"/>
    <w:rsid w:val="00914D4E"/>
    <w:rsid w:val="00915EAC"/>
    <w:rsid w:val="009163A6"/>
    <w:rsid w:val="00916D96"/>
    <w:rsid w:val="00917417"/>
    <w:rsid w:val="009211C7"/>
    <w:rsid w:val="00921930"/>
    <w:rsid w:val="00922B0C"/>
    <w:rsid w:val="00923388"/>
    <w:rsid w:val="00923C3B"/>
    <w:rsid w:val="00923D02"/>
    <w:rsid w:val="0092407B"/>
    <w:rsid w:val="009241C8"/>
    <w:rsid w:val="0092449A"/>
    <w:rsid w:val="009244E4"/>
    <w:rsid w:val="00924693"/>
    <w:rsid w:val="00924CAB"/>
    <w:rsid w:val="00925311"/>
    <w:rsid w:val="009258D0"/>
    <w:rsid w:val="00925C12"/>
    <w:rsid w:val="00926496"/>
    <w:rsid w:val="0092690D"/>
    <w:rsid w:val="009273CE"/>
    <w:rsid w:val="0092756D"/>
    <w:rsid w:val="00930ABF"/>
    <w:rsid w:val="009310BA"/>
    <w:rsid w:val="00931268"/>
    <w:rsid w:val="0093283A"/>
    <w:rsid w:val="00934638"/>
    <w:rsid w:val="0093549E"/>
    <w:rsid w:val="0093552C"/>
    <w:rsid w:val="0093603B"/>
    <w:rsid w:val="009361B3"/>
    <w:rsid w:val="00937243"/>
    <w:rsid w:val="00940B7B"/>
    <w:rsid w:val="00941701"/>
    <w:rsid w:val="00942039"/>
    <w:rsid w:val="0094220D"/>
    <w:rsid w:val="00942FAE"/>
    <w:rsid w:val="0094370E"/>
    <w:rsid w:val="0094480B"/>
    <w:rsid w:val="00944E4B"/>
    <w:rsid w:val="00945F07"/>
    <w:rsid w:val="00946520"/>
    <w:rsid w:val="009476DF"/>
    <w:rsid w:val="009479DB"/>
    <w:rsid w:val="00947D61"/>
    <w:rsid w:val="00950017"/>
    <w:rsid w:val="00950539"/>
    <w:rsid w:val="00950618"/>
    <w:rsid w:val="00950C8B"/>
    <w:rsid w:val="0095151B"/>
    <w:rsid w:val="00951D31"/>
    <w:rsid w:val="00952886"/>
    <w:rsid w:val="00952D49"/>
    <w:rsid w:val="00953E2E"/>
    <w:rsid w:val="00953FA5"/>
    <w:rsid w:val="00954707"/>
    <w:rsid w:val="0095567C"/>
    <w:rsid w:val="00955B1F"/>
    <w:rsid w:val="0095656D"/>
    <w:rsid w:val="00956853"/>
    <w:rsid w:val="009571A8"/>
    <w:rsid w:val="00960161"/>
    <w:rsid w:val="00961105"/>
    <w:rsid w:val="00961BD9"/>
    <w:rsid w:val="00962EF9"/>
    <w:rsid w:val="00963130"/>
    <w:rsid w:val="00963915"/>
    <w:rsid w:val="00963AAB"/>
    <w:rsid w:val="009652EC"/>
    <w:rsid w:val="00965AA8"/>
    <w:rsid w:val="00966935"/>
    <w:rsid w:val="009669E0"/>
    <w:rsid w:val="00966A1B"/>
    <w:rsid w:val="00967189"/>
    <w:rsid w:val="009671BE"/>
    <w:rsid w:val="0096786B"/>
    <w:rsid w:val="00967C3D"/>
    <w:rsid w:val="009711E0"/>
    <w:rsid w:val="00971D68"/>
    <w:rsid w:val="00971F54"/>
    <w:rsid w:val="009725A1"/>
    <w:rsid w:val="00973770"/>
    <w:rsid w:val="0097562D"/>
    <w:rsid w:val="00975651"/>
    <w:rsid w:val="009756D9"/>
    <w:rsid w:val="00975EAC"/>
    <w:rsid w:val="009763F1"/>
    <w:rsid w:val="009771EE"/>
    <w:rsid w:val="009775AB"/>
    <w:rsid w:val="00977785"/>
    <w:rsid w:val="00977985"/>
    <w:rsid w:val="00977E2C"/>
    <w:rsid w:val="00980237"/>
    <w:rsid w:val="0098027C"/>
    <w:rsid w:val="00982630"/>
    <w:rsid w:val="00983956"/>
    <w:rsid w:val="009864AF"/>
    <w:rsid w:val="00986A91"/>
    <w:rsid w:val="0098741B"/>
    <w:rsid w:val="0098772C"/>
    <w:rsid w:val="00987BC4"/>
    <w:rsid w:val="00987BCC"/>
    <w:rsid w:val="00990397"/>
    <w:rsid w:val="009908CC"/>
    <w:rsid w:val="00990B18"/>
    <w:rsid w:val="00990EC4"/>
    <w:rsid w:val="00993648"/>
    <w:rsid w:val="009936A0"/>
    <w:rsid w:val="009945DF"/>
    <w:rsid w:val="009945E3"/>
    <w:rsid w:val="00994AD2"/>
    <w:rsid w:val="00995A87"/>
    <w:rsid w:val="00995E1D"/>
    <w:rsid w:val="00995F3C"/>
    <w:rsid w:val="0099616A"/>
    <w:rsid w:val="009968F2"/>
    <w:rsid w:val="00997601"/>
    <w:rsid w:val="00997EF9"/>
    <w:rsid w:val="009A15AE"/>
    <w:rsid w:val="009A20A4"/>
    <w:rsid w:val="009A2172"/>
    <w:rsid w:val="009A266A"/>
    <w:rsid w:val="009A297D"/>
    <w:rsid w:val="009A3EA2"/>
    <w:rsid w:val="009A4680"/>
    <w:rsid w:val="009A4975"/>
    <w:rsid w:val="009A546E"/>
    <w:rsid w:val="009A5490"/>
    <w:rsid w:val="009A5E2A"/>
    <w:rsid w:val="009A5ECA"/>
    <w:rsid w:val="009A6094"/>
    <w:rsid w:val="009A652F"/>
    <w:rsid w:val="009A68AA"/>
    <w:rsid w:val="009A71BD"/>
    <w:rsid w:val="009B10B3"/>
    <w:rsid w:val="009B28C5"/>
    <w:rsid w:val="009B2DEC"/>
    <w:rsid w:val="009B39CE"/>
    <w:rsid w:val="009B45EA"/>
    <w:rsid w:val="009B5C92"/>
    <w:rsid w:val="009B61F2"/>
    <w:rsid w:val="009B7811"/>
    <w:rsid w:val="009B7A22"/>
    <w:rsid w:val="009C0263"/>
    <w:rsid w:val="009C0553"/>
    <w:rsid w:val="009C19A9"/>
    <w:rsid w:val="009C20B3"/>
    <w:rsid w:val="009C26D0"/>
    <w:rsid w:val="009C4183"/>
    <w:rsid w:val="009C4236"/>
    <w:rsid w:val="009C4DF7"/>
    <w:rsid w:val="009C62FE"/>
    <w:rsid w:val="009C6B24"/>
    <w:rsid w:val="009C6C72"/>
    <w:rsid w:val="009C77B0"/>
    <w:rsid w:val="009C7B19"/>
    <w:rsid w:val="009D09CE"/>
    <w:rsid w:val="009D23DF"/>
    <w:rsid w:val="009D3664"/>
    <w:rsid w:val="009D38F7"/>
    <w:rsid w:val="009D3DF1"/>
    <w:rsid w:val="009D3F14"/>
    <w:rsid w:val="009D410D"/>
    <w:rsid w:val="009D5A5E"/>
    <w:rsid w:val="009D5BA1"/>
    <w:rsid w:val="009D5CB0"/>
    <w:rsid w:val="009D638A"/>
    <w:rsid w:val="009E0061"/>
    <w:rsid w:val="009E0AA8"/>
    <w:rsid w:val="009E125C"/>
    <w:rsid w:val="009E19D0"/>
    <w:rsid w:val="009E1A88"/>
    <w:rsid w:val="009E1EF1"/>
    <w:rsid w:val="009E288A"/>
    <w:rsid w:val="009E3340"/>
    <w:rsid w:val="009E3361"/>
    <w:rsid w:val="009E34AC"/>
    <w:rsid w:val="009E43FB"/>
    <w:rsid w:val="009E4FEE"/>
    <w:rsid w:val="009E5AF0"/>
    <w:rsid w:val="009E7662"/>
    <w:rsid w:val="009E7F2C"/>
    <w:rsid w:val="009F0758"/>
    <w:rsid w:val="009F1563"/>
    <w:rsid w:val="009F1788"/>
    <w:rsid w:val="009F19DC"/>
    <w:rsid w:val="009F1FE5"/>
    <w:rsid w:val="009F23E0"/>
    <w:rsid w:val="009F34E4"/>
    <w:rsid w:val="009F4676"/>
    <w:rsid w:val="009F4C0E"/>
    <w:rsid w:val="009F6141"/>
    <w:rsid w:val="009F6FB2"/>
    <w:rsid w:val="009F7148"/>
    <w:rsid w:val="009F78ED"/>
    <w:rsid w:val="009F7985"/>
    <w:rsid w:val="009F7CE4"/>
    <w:rsid w:val="009F7F51"/>
    <w:rsid w:val="00A0075C"/>
    <w:rsid w:val="00A00A26"/>
    <w:rsid w:val="00A00AB6"/>
    <w:rsid w:val="00A01746"/>
    <w:rsid w:val="00A02078"/>
    <w:rsid w:val="00A02DE3"/>
    <w:rsid w:val="00A0410D"/>
    <w:rsid w:val="00A0431A"/>
    <w:rsid w:val="00A04374"/>
    <w:rsid w:val="00A044A4"/>
    <w:rsid w:val="00A05B1F"/>
    <w:rsid w:val="00A100E6"/>
    <w:rsid w:val="00A10583"/>
    <w:rsid w:val="00A10616"/>
    <w:rsid w:val="00A110EE"/>
    <w:rsid w:val="00A11CE1"/>
    <w:rsid w:val="00A136A3"/>
    <w:rsid w:val="00A13865"/>
    <w:rsid w:val="00A14291"/>
    <w:rsid w:val="00A1583D"/>
    <w:rsid w:val="00A1657D"/>
    <w:rsid w:val="00A17695"/>
    <w:rsid w:val="00A17729"/>
    <w:rsid w:val="00A17983"/>
    <w:rsid w:val="00A17D6F"/>
    <w:rsid w:val="00A200AD"/>
    <w:rsid w:val="00A20A3B"/>
    <w:rsid w:val="00A213FD"/>
    <w:rsid w:val="00A22CCF"/>
    <w:rsid w:val="00A22FC3"/>
    <w:rsid w:val="00A23BF7"/>
    <w:rsid w:val="00A2461F"/>
    <w:rsid w:val="00A24B03"/>
    <w:rsid w:val="00A26200"/>
    <w:rsid w:val="00A27ECC"/>
    <w:rsid w:val="00A27F7A"/>
    <w:rsid w:val="00A301F7"/>
    <w:rsid w:val="00A32160"/>
    <w:rsid w:val="00A326D9"/>
    <w:rsid w:val="00A33406"/>
    <w:rsid w:val="00A336C4"/>
    <w:rsid w:val="00A336CA"/>
    <w:rsid w:val="00A3383A"/>
    <w:rsid w:val="00A33C4B"/>
    <w:rsid w:val="00A342A9"/>
    <w:rsid w:val="00A35300"/>
    <w:rsid w:val="00A35AAB"/>
    <w:rsid w:val="00A3675D"/>
    <w:rsid w:val="00A367EB"/>
    <w:rsid w:val="00A377A7"/>
    <w:rsid w:val="00A37BDC"/>
    <w:rsid w:val="00A4003B"/>
    <w:rsid w:val="00A40A83"/>
    <w:rsid w:val="00A41424"/>
    <w:rsid w:val="00A43A6B"/>
    <w:rsid w:val="00A43C93"/>
    <w:rsid w:val="00A4569C"/>
    <w:rsid w:val="00A4581B"/>
    <w:rsid w:val="00A46D57"/>
    <w:rsid w:val="00A472B5"/>
    <w:rsid w:val="00A475A8"/>
    <w:rsid w:val="00A47CE5"/>
    <w:rsid w:val="00A50A59"/>
    <w:rsid w:val="00A53DB4"/>
    <w:rsid w:val="00A543B8"/>
    <w:rsid w:val="00A546B1"/>
    <w:rsid w:val="00A54AE5"/>
    <w:rsid w:val="00A55BA5"/>
    <w:rsid w:val="00A55EC3"/>
    <w:rsid w:val="00A563DF"/>
    <w:rsid w:val="00A569BF"/>
    <w:rsid w:val="00A56C01"/>
    <w:rsid w:val="00A613F4"/>
    <w:rsid w:val="00A62864"/>
    <w:rsid w:val="00A62872"/>
    <w:rsid w:val="00A63C3F"/>
    <w:rsid w:val="00A64DC2"/>
    <w:rsid w:val="00A650CD"/>
    <w:rsid w:val="00A65B51"/>
    <w:rsid w:val="00A70432"/>
    <w:rsid w:val="00A711EE"/>
    <w:rsid w:val="00A71E44"/>
    <w:rsid w:val="00A73DE5"/>
    <w:rsid w:val="00A73E1C"/>
    <w:rsid w:val="00A73FAE"/>
    <w:rsid w:val="00A742CE"/>
    <w:rsid w:val="00A74505"/>
    <w:rsid w:val="00A746F2"/>
    <w:rsid w:val="00A74B51"/>
    <w:rsid w:val="00A74BBB"/>
    <w:rsid w:val="00A74F27"/>
    <w:rsid w:val="00A754EE"/>
    <w:rsid w:val="00A75830"/>
    <w:rsid w:val="00A76E81"/>
    <w:rsid w:val="00A771F7"/>
    <w:rsid w:val="00A77B50"/>
    <w:rsid w:val="00A77EC6"/>
    <w:rsid w:val="00A8160E"/>
    <w:rsid w:val="00A8210E"/>
    <w:rsid w:val="00A82140"/>
    <w:rsid w:val="00A8271A"/>
    <w:rsid w:val="00A83292"/>
    <w:rsid w:val="00A851A2"/>
    <w:rsid w:val="00A857B0"/>
    <w:rsid w:val="00A8595C"/>
    <w:rsid w:val="00A85A78"/>
    <w:rsid w:val="00A85B81"/>
    <w:rsid w:val="00A8608D"/>
    <w:rsid w:val="00A861B4"/>
    <w:rsid w:val="00A869E8"/>
    <w:rsid w:val="00A8771D"/>
    <w:rsid w:val="00A878F6"/>
    <w:rsid w:val="00A908BB"/>
    <w:rsid w:val="00A90910"/>
    <w:rsid w:val="00A90B10"/>
    <w:rsid w:val="00A90EDA"/>
    <w:rsid w:val="00A917E8"/>
    <w:rsid w:val="00A918B7"/>
    <w:rsid w:val="00A92AC9"/>
    <w:rsid w:val="00A92C30"/>
    <w:rsid w:val="00A92C50"/>
    <w:rsid w:val="00A92FC3"/>
    <w:rsid w:val="00A934F8"/>
    <w:rsid w:val="00A94C59"/>
    <w:rsid w:val="00A94C5E"/>
    <w:rsid w:val="00A95195"/>
    <w:rsid w:val="00A95886"/>
    <w:rsid w:val="00A96584"/>
    <w:rsid w:val="00A96E45"/>
    <w:rsid w:val="00A97136"/>
    <w:rsid w:val="00AA092E"/>
    <w:rsid w:val="00AA0ECC"/>
    <w:rsid w:val="00AA3382"/>
    <w:rsid w:val="00AA3C11"/>
    <w:rsid w:val="00AA4968"/>
    <w:rsid w:val="00AA57D1"/>
    <w:rsid w:val="00AA582F"/>
    <w:rsid w:val="00AA6696"/>
    <w:rsid w:val="00AA6D3E"/>
    <w:rsid w:val="00AA71A5"/>
    <w:rsid w:val="00AA7BFA"/>
    <w:rsid w:val="00AB1326"/>
    <w:rsid w:val="00AB1F30"/>
    <w:rsid w:val="00AB282E"/>
    <w:rsid w:val="00AB2A7C"/>
    <w:rsid w:val="00AB2C0D"/>
    <w:rsid w:val="00AB2DA2"/>
    <w:rsid w:val="00AB34AB"/>
    <w:rsid w:val="00AB5096"/>
    <w:rsid w:val="00AB601C"/>
    <w:rsid w:val="00AB697A"/>
    <w:rsid w:val="00AB70E6"/>
    <w:rsid w:val="00AC1D12"/>
    <w:rsid w:val="00AC2C32"/>
    <w:rsid w:val="00AC3055"/>
    <w:rsid w:val="00AC3A2F"/>
    <w:rsid w:val="00AC3D28"/>
    <w:rsid w:val="00AC5ADB"/>
    <w:rsid w:val="00AC5BEB"/>
    <w:rsid w:val="00AC6D0A"/>
    <w:rsid w:val="00AC76E5"/>
    <w:rsid w:val="00AC7D62"/>
    <w:rsid w:val="00AC7DBD"/>
    <w:rsid w:val="00AD0182"/>
    <w:rsid w:val="00AD09CC"/>
    <w:rsid w:val="00AD0B9F"/>
    <w:rsid w:val="00AD133B"/>
    <w:rsid w:val="00AD1850"/>
    <w:rsid w:val="00AD3003"/>
    <w:rsid w:val="00AD3272"/>
    <w:rsid w:val="00AD357C"/>
    <w:rsid w:val="00AD35E3"/>
    <w:rsid w:val="00AD361D"/>
    <w:rsid w:val="00AD444C"/>
    <w:rsid w:val="00AD4E96"/>
    <w:rsid w:val="00AD5AC2"/>
    <w:rsid w:val="00AD6186"/>
    <w:rsid w:val="00AD6DDD"/>
    <w:rsid w:val="00AD72B0"/>
    <w:rsid w:val="00AE05D7"/>
    <w:rsid w:val="00AE1C13"/>
    <w:rsid w:val="00AE1D16"/>
    <w:rsid w:val="00AE205F"/>
    <w:rsid w:val="00AE34BD"/>
    <w:rsid w:val="00AE5521"/>
    <w:rsid w:val="00AE6951"/>
    <w:rsid w:val="00AE75CC"/>
    <w:rsid w:val="00AE783F"/>
    <w:rsid w:val="00AF0163"/>
    <w:rsid w:val="00AF06FD"/>
    <w:rsid w:val="00AF0D09"/>
    <w:rsid w:val="00AF1633"/>
    <w:rsid w:val="00AF183D"/>
    <w:rsid w:val="00AF2643"/>
    <w:rsid w:val="00AF29D4"/>
    <w:rsid w:val="00AF2A34"/>
    <w:rsid w:val="00AF3147"/>
    <w:rsid w:val="00AF560B"/>
    <w:rsid w:val="00AF6106"/>
    <w:rsid w:val="00B01023"/>
    <w:rsid w:val="00B022C8"/>
    <w:rsid w:val="00B0285A"/>
    <w:rsid w:val="00B0297D"/>
    <w:rsid w:val="00B036C3"/>
    <w:rsid w:val="00B040F2"/>
    <w:rsid w:val="00B059F3"/>
    <w:rsid w:val="00B05C85"/>
    <w:rsid w:val="00B06A61"/>
    <w:rsid w:val="00B06DC4"/>
    <w:rsid w:val="00B06F69"/>
    <w:rsid w:val="00B06FDE"/>
    <w:rsid w:val="00B07060"/>
    <w:rsid w:val="00B10A34"/>
    <w:rsid w:val="00B11F9F"/>
    <w:rsid w:val="00B1292B"/>
    <w:rsid w:val="00B1294C"/>
    <w:rsid w:val="00B135AF"/>
    <w:rsid w:val="00B13658"/>
    <w:rsid w:val="00B13C9C"/>
    <w:rsid w:val="00B150C8"/>
    <w:rsid w:val="00B16725"/>
    <w:rsid w:val="00B16857"/>
    <w:rsid w:val="00B16FC3"/>
    <w:rsid w:val="00B206E1"/>
    <w:rsid w:val="00B20FAA"/>
    <w:rsid w:val="00B21DAC"/>
    <w:rsid w:val="00B2359B"/>
    <w:rsid w:val="00B23EFA"/>
    <w:rsid w:val="00B244DE"/>
    <w:rsid w:val="00B248D5"/>
    <w:rsid w:val="00B24CC8"/>
    <w:rsid w:val="00B24F5F"/>
    <w:rsid w:val="00B253DC"/>
    <w:rsid w:val="00B2571D"/>
    <w:rsid w:val="00B258CD"/>
    <w:rsid w:val="00B25FE9"/>
    <w:rsid w:val="00B26553"/>
    <w:rsid w:val="00B30080"/>
    <w:rsid w:val="00B305D2"/>
    <w:rsid w:val="00B30B59"/>
    <w:rsid w:val="00B31A48"/>
    <w:rsid w:val="00B31B82"/>
    <w:rsid w:val="00B31E43"/>
    <w:rsid w:val="00B32960"/>
    <w:rsid w:val="00B32C7C"/>
    <w:rsid w:val="00B334F2"/>
    <w:rsid w:val="00B338D3"/>
    <w:rsid w:val="00B33E23"/>
    <w:rsid w:val="00B33E2A"/>
    <w:rsid w:val="00B346AD"/>
    <w:rsid w:val="00B347AB"/>
    <w:rsid w:val="00B34A29"/>
    <w:rsid w:val="00B34C5E"/>
    <w:rsid w:val="00B34E19"/>
    <w:rsid w:val="00B353FE"/>
    <w:rsid w:val="00B36AE1"/>
    <w:rsid w:val="00B36BDA"/>
    <w:rsid w:val="00B3750A"/>
    <w:rsid w:val="00B37CF6"/>
    <w:rsid w:val="00B41BFB"/>
    <w:rsid w:val="00B41ECE"/>
    <w:rsid w:val="00B42C31"/>
    <w:rsid w:val="00B43039"/>
    <w:rsid w:val="00B43AE7"/>
    <w:rsid w:val="00B43C15"/>
    <w:rsid w:val="00B4415F"/>
    <w:rsid w:val="00B45404"/>
    <w:rsid w:val="00B45B6E"/>
    <w:rsid w:val="00B45E0C"/>
    <w:rsid w:val="00B460E5"/>
    <w:rsid w:val="00B4699D"/>
    <w:rsid w:val="00B4705B"/>
    <w:rsid w:val="00B50536"/>
    <w:rsid w:val="00B510A8"/>
    <w:rsid w:val="00B510E4"/>
    <w:rsid w:val="00B51625"/>
    <w:rsid w:val="00B517BE"/>
    <w:rsid w:val="00B51A31"/>
    <w:rsid w:val="00B51DC9"/>
    <w:rsid w:val="00B51E03"/>
    <w:rsid w:val="00B51FB6"/>
    <w:rsid w:val="00B5268E"/>
    <w:rsid w:val="00B530D0"/>
    <w:rsid w:val="00B53A24"/>
    <w:rsid w:val="00B53D1D"/>
    <w:rsid w:val="00B5453B"/>
    <w:rsid w:val="00B54EDD"/>
    <w:rsid w:val="00B5511A"/>
    <w:rsid w:val="00B55D34"/>
    <w:rsid w:val="00B57A71"/>
    <w:rsid w:val="00B6243A"/>
    <w:rsid w:val="00B625F3"/>
    <w:rsid w:val="00B6277E"/>
    <w:rsid w:val="00B637C8"/>
    <w:rsid w:val="00B63A1D"/>
    <w:rsid w:val="00B63AF3"/>
    <w:rsid w:val="00B63C74"/>
    <w:rsid w:val="00B63F1D"/>
    <w:rsid w:val="00B63F87"/>
    <w:rsid w:val="00B64EDB"/>
    <w:rsid w:val="00B64FCE"/>
    <w:rsid w:val="00B6593D"/>
    <w:rsid w:val="00B65B79"/>
    <w:rsid w:val="00B65BF5"/>
    <w:rsid w:val="00B65F37"/>
    <w:rsid w:val="00B6762D"/>
    <w:rsid w:val="00B67EDC"/>
    <w:rsid w:val="00B7009C"/>
    <w:rsid w:val="00B707D0"/>
    <w:rsid w:val="00B732A1"/>
    <w:rsid w:val="00B73D33"/>
    <w:rsid w:val="00B73E98"/>
    <w:rsid w:val="00B74214"/>
    <w:rsid w:val="00B751DB"/>
    <w:rsid w:val="00B755E9"/>
    <w:rsid w:val="00B75D94"/>
    <w:rsid w:val="00B80185"/>
    <w:rsid w:val="00B80355"/>
    <w:rsid w:val="00B8073F"/>
    <w:rsid w:val="00B8086F"/>
    <w:rsid w:val="00B80E01"/>
    <w:rsid w:val="00B80EE6"/>
    <w:rsid w:val="00B819B3"/>
    <w:rsid w:val="00B82F91"/>
    <w:rsid w:val="00B82FFB"/>
    <w:rsid w:val="00B839C4"/>
    <w:rsid w:val="00B848BB"/>
    <w:rsid w:val="00B84CE8"/>
    <w:rsid w:val="00B8562D"/>
    <w:rsid w:val="00B864F9"/>
    <w:rsid w:val="00B86E28"/>
    <w:rsid w:val="00B86FB6"/>
    <w:rsid w:val="00B871D5"/>
    <w:rsid w:val="00B877E7"/>
    <w:rsid w:val="00B87A63"/>
    <w:rsid w:val="00B90BAF"/>
    <w:rsid w:val="00B920B6"/>
    <w:rsid w:val="00B92CB1"/>
    <w:rsid w:val="00B9393E"/>
    <w:rsid w:val="00B95092"/>
    <w:rsid w:val="00B95315"/>
    <w:rsid w:val="00B96E71"/>
    <w:rsid w:val="00B97640"/>
    <w:rsid w:val="00B979E6"/>
    <w:rsid w:val="00B97E35"/>
    <w:rsid w:val="00BA03B2"/>
    <w:rsid w:val="00BA0FF4"/>
    <w:rsid w:val="00BA10A2"/>
    <w:rsid w:val="00BA1A9C"/>
    <w:rsid w:val="00BA3C68"/>
    <w:rsid w:val="00BA58BD"/>
    <w:rsid w:val="00BA642A"/>
    <w:rsid w:val="00BA6EDD"/>
    <w:rsid w:val="00BA755F"/>
    <w:rsid w:val="00BB1DC0"/>
    <w:rsid w:val="00BB21D4"/>
    <w:rsid w:val="00BB2519"/>
    <w:rsid w:val="00BB3F81"/>
    <w:rsid w:val="00BB4DDF"/>
    <w:rsid w:val="00BB5497"/>
    <w:rsid w:val="00BB5EB1"/>
    <w:rsid w:val="00BB5F68"/>
    <w:rsid w:val="00BB683F"/>
    <w:rsid w:val="00BB6B2F"/>
    <w:rsid w:val="00BC1C7D"/>
    <w:rsid w:val="00BC2073"/>
    <w:rsid w:val="00BC2330"/>
    <w:rsid w:val="00BC29C2"/>
    <w:rsid w:val="00BC3939"/>
    <w:rsid w:val="00BC394C"/>
    <w:rsid w:val="00BC3AC9"/>
    <w:rsid w:val="00BC5634"/>
    <w:rsid w:val="00BC5A98"/>
    <w:rsid w:val="00BC5E67"/>
    <w:rsid w:val="00BC604B"/>
    <w:rsid w:val="00BC6199"/>
    <w:rsid w:val="00BC66B9"/>
    <w:rsid w:val="00BD0279"/>
    <w:rsid w:val="00BD0DAF"/>
    <w:rsid w:val="00BD1282"/>
    <w:rsid w:val="00BD15CF"/>
    <w:rsid w:val="00BD1D29"/>
    <w:rsid w:val="00BD1D56"/>
    <w:rsid w:val="00BD23FA"/>
    <w:rsid w:val="00BD24FE"/>
    <w:rsid w:val="00BD3DD3"/>
    <w:rsid w:val="00BD3E0A"/>
    <w:rsid w:val="00BD4EC1"/>
    <w:rsid w:val="00BD54E2"/>
    <w:rsid w:val="00BD681B"/>
    <w:rsid w:val="00BD6BC4"/>
    <w:rsid w:val="00BD7CEB"/>
    <w:rsid w:val="00BD7E6E"/>
    <w:rsid w:val="00BE2730"/>
    <w:rsid w:val="00BE4109"/>
    <w:rsid w:val="00BE5601"/>
    <w:rsid w:val="00BF2220"/>
    <w:rsid w:val="00BF2575"/>
    <w:rsid w:val="00BF25DE"/>
    <w:rsid w:val="00BF26C9"/>
    <w:rsid w:val="00BF29CA"/>
    <w:rsid w:val="00BF2F1F"/>
    <w:rsid w:val="00BF3108"/>
    <w:rsid w:val="00BF3870"/>
    <w:rsid w:val="00BF39BB"/>
    <w:rsid w:val="00BF3C93"/>
    <w:rsid w:val="00BF5160"/>
    <w:rsid w:val="00BF52A7"/>
    <w:rsid w:val="00BF71F6"/>
    <w:rsid w:val="00BF7D69"/>
    <w:rsid w:val="00C000C8"/>
    <w:rsid w:val="00C026E6"/>
    <w:rsid w:val="00C0278F"/>
    <w:rsid w:val="00C02793"/>
    <w:rsid w:val="00C02841"/>
    <w:rsid w:val="00C02F20"/>
    <w:rsid w:val="00C035BE"/>
    <w:rsid w:val="00C04332"/>
    <w:rsid w:val="00C05066"/>
    <w:rsid w:val="00C050AF"/>
    <w:rsid w:val="00C05BAE"/>
    <w:rsid w:val="00C06C61"/>
    <w:rsid w:val="00C0765D"/>
    <w:rsid w:val="00C0778D"/>
    <w:rsid w:val="00C07F84"/>
    <w:rsid w:val="00C1114B"/>
    <w:rsid w:val="00C11C12"/>
    <w:rsid w:val="00C12F58"/>
    <w:rsid w:val="00C13240"/>
    <w:rsid w:val="00C14446"/>
    <w:rsid w:val="00C14A2D"/>
    <w:rsid w:val="00C15837"/>
    <w:rsid w:val="00C15B95"/>
    <w:rsid w:val="00C16CAA"/>
    <w:rsid w:val="00C170AD"/>
    <w:rsid w:val="00C1735B"/>
    <w:rsid w:val="00C177FF"/>
    <w:rsid w:val="00C20732"/>
    <w:rsid w:val="00C20800"/>
    <w:rsid w:val="00C2094B"/>
    <w:rsid w:val="00C20F38"/>
    <w:rsid w:val="00C2105E"/>
    <w:rsid w:val="00C2142C"/>
    <w:rsid w:val="00C21B2D"/>
    <w:rsid w:val="00C21BAC"/>
    <w:rsid w:val="00C22A90"/>
    <w:rsid w:val="00C23035"/>
    <w:rsid w:val="00C231FC"/>
    <w:rsid w:val="00C2373A"/>
    <w:rsid w:val="00C243AD"/>
    <w:rsid w:val="00C25616"/>
    <w:rsid w:val="00C2698E"/>
    <w:rsid w:val="00C26A19"/>
    <w:rsid w:val="00C26BD3"/>
    <w:rsid w:val="00C2781D"/>
    <w:rsid w:val="00C27F76"/>
    <w:rsid w:val="00C30899"/>
    <w:rsid w:val="00C30D6F"/>
    <w:rsid w:val="00C31C48"/>
    <w:rsid w:val="00C32655"/>
    <w:rsid w:val="00C33DC5"/>
    <w:rsid w:val="00C33DC8"/>
    <w:rsid w:val="00C340A3"/>
    <w:rsid w:val="00C3446F"/>
    <w:rsid w:val="00C36290"/>
    <w:rsid w:val="00C3665E"/>
    <w:rsid w:val="00C371A0"/>
    <w:rsid w:val="00C4052E"/>
    <w:rsid w:val="00C410CC"/>
    <w:rsid w:val="00C415FC"/>
    <w:rsid w:val="00C41980"/>
    <w:rsid w:val="00C42536"/>
    <w:rsid w:val="00C42583"/>
    <w:rsid w:val="00C42BED"/>
    <w:rsid w:val="00C43542"/>
    <w:rsid w:val="00C44D2B"/>
    <w:rsid w:val="00C45098"/>
    <w:rsid w:val="00C45AE0"/>
    <w:rsid w:val="00C45ED1"/>
    <w:rsid w:val="00C46A7D"/>
    <w:rsid w:val="00C50191"/>
    <w:rsid w:val="00C50452"/>
    <w:rsid w:val="00C50BDC"/>
    <w:rsid w:val="00C50C53"/>
    <w:rsid w:val="00C50F04"/>
    <w:rsid w:val="00C51AC2"/>
    <w:rsid w:val="00C5258D"/>
    <w:rsid w:val="00C533EF"/>
    <w:rsid w:val="00C5453C"/>
    <w:rsid w:val="00C54A51"/>
    <w:rsid w:val="00C551BD"/>
    <w:rsid w:val="00C55307"/>
    <w:rsid w:val="00C563C0"/>
    <w:rsid w:val="00C57209"/>
    <w:rsid w:val="00C575EC"/>
    <w:rsid w:val="00C578DA"/>
    <w:rsid w:val="00C57E42"/>
    <w:rsid w:val="00C60B08"/>
    <w:rsid w:val="00C60E80"/>
    <w:rsid w:val="00C624A2"/>
    <w:rsid w:val="00C6268B"/>
    <w:rsid w:val="00C645F7"/>
    <w:rsid w:val="00C65AFF"/>
    <w:rsid w:val="00C66999"/>
    <w:rsid w:val="00C6707B"/>
    <w:rsid w:val="00C67240"/>
    <w:rsid w:val="00C67F81"/>
    <w:rsid w:val="00C702F6"/>
    <w:rsid w:val="00C70344"/>
    <w:rsid w:val="00C70983"/>
    <w:rsid w:val="00C71248"/>
    <w:rsid w:val="00C73B98"/>
    <w:rsid w:val="00C74212"/>
    <w:rsid w:val="00C74DEE"/>
    <w:rsid w:val="00C75B1D"/>
    <w:rsid w:val="00C76055"/>
    <w:rsid w:val="00C7610A"/>
    <w:rsid w:val="00C76479"/>
    <w:rsid w:val="00C76D36"/>
    <w:rsid w:val="00C77783"/>
    <w:rsid w:val="00C80DB8"/>
    <w:rsid w:val="00C81199"/>
    <w:rsid w:val="00C81228"/>
    <w:rsid w:val="00C812DA"/>
    <w:rsid w:val="00C82A77"/>
    <w:rsid w:val="00C83010"/>
    <w:rsid w:val="00C83785"/>
    <w:rsid w:val="00C866D8"/>
    <w:rsid w:val="00C868C9"/>
    <w:rsid w:val="00C87343"/>
    <w:rsid w:val="00C87E2A"/>
    <w:rsid w:val="00C87F3E"/>
    <w:rsid w:val="00C90A5A"/>
    <w:rsid w:val="00C92148"/>
    <w:rsid w:val="00C92C80"/>
    <w:rsid w:val="00C9375E"/>
    <w:rsid w:val="00C93F82"/>
    <w:rsid w:val="00C943BD"/>
    <w:rsid w:val="00C944B1"/>
    <w:rsid w:val="00C9525D"/>
    <w:rsid w:val="00C95354"/>
    <w:rsid w:val="00C95462"/>
    <w:rsid w:val="00C9563E"/>
    <w:rsid w:val="00C95FB9"/>
    <w:rsid w:val="00C9689A"/>
    <w:rsid w:val="00C9747A"/>
    <w:rsid w:val="00CA098E"/>
    <w:rsid w:val="00CA3A71"/>
    <w:rsid w:val="00CA3E13"/>
    <w:rsid w:val="00CA4595"/>
    <w:rsid w:val="00CA4903"/>
    <w:rsid w:val="00CA4B0D"/>
    <w:rsid w:val="00CA553B"/>
    <w:rsid w:val="00CA5BF7"/>
    <w:rsid w:val="00CA60A9"/>
    <w:rsid w:val="00CA64BC"/>
    <w:rsid w:val="00CA672D"/>
    <w:rsid w:val="00CA6E5C"/>
    <w:rsid w:val="00CA78D8"/>
    <w:rsid w:val="00CB0283"/>
    <w:rsid w:val="00CB050C"/>
    <w:rsid w:val="00CB1CED"/>
    <w:rsid w:val="00CB2641"/>
    <w:rsid w:val="00CB4B51"/>
    <w:rsid w:val="00CB4F90"/>
    <w:rsid w:val="00CB651E"/>
    <w:rsid w:val="00CB724B"/>
    <w:rsid w:val="00CB72FD"/>
    <w:rsid w:val="00CC0518"/>
    <w:rsid w:val="00CC0591"/>
    <w:rsid w:val="00CC209F"/>
    <w:rsid w:val="00CC213F"/>
    <w:rsid w:val="00CC216D"/>
    <w:rsid w:val="00CC2336"/>
    <w:rsid w:val="00CC464C"/>
    <w:rsid w:val="00CC4B29"/>
    <w:rsid w:val="00CC5DA3"/>
    <w:rsid w:val="00CC6340"/>
    <w:rsid w:val="00CC63CF"/>
    <w:rsid w:val="00CC7D16"/>
    <w:rsid w:val="00CD01F3"/>
    <w:rsid w:val="00CD0A21"/>
    <w:rsid w:val="00CD0E16"/>
    <w:rsid w:val="00CD3F7E"/>
    <w:rsid w:val="00CD529B"/>
    <w:rsid w:val="00CD55AE"/>
    <w:rsid w:val="00CD5895"/>
    <w:rsid w:val="00CD6CB8"/>
    <w:rsid w:val="00CE0862"/>
    <w:rsid w:val="00CE0E65"/>
    <w:rsid w:val="00CE15E9"/>
    <w:rsid w:val="00CE1B13"/>
    <w:rsid w:val="00CE1D04"/>
    <w:rsid w:val="00CE21D0"/>
    <w:rsid w:val="00CE3269"/>
    <w:rsid w:val="00CE364C"/>
    <w:rsid w:val="00CE3B36"/>
    <w:rsid w:val="00CE4406"/>
    <w:rsid w:val="00CE45EE"/>
    <w:rsid w:val="00CE4A32"/>
    <w:rsid w:val="00CE4FBD"/>
    <w:rsid w:val="00CE6FB1"/>
    <w:rsid w:val="00CE740C"/>
    <w:rsid w:val="00CF0241"/>
    <w:rsid w:val="00CF0ED3"/>
    <w:rsid w:val="00CF12D5"/>
    <w:rsid w:val="00CF1A0E"/>
    <w:rsid w:val="00CF289F"/>
    <w:rsid w:val="00CF2A97"/>
    <w:rsid w:val="00CF37CB"/>
    <w:rsid w:val="00CF44DC"/>
    <w:rsid w:val="00CF471E"/>
    <w:rsid w:val="00CF4C07"/>
    <w:rsid w:val="00CF4ECB"/>
    <w:rsid w:val="00CF4FCA"/>
    <w:rsid w:val="00CF65BF"/>
    <w:rsid w:val="00CF6910"/>
    <w:rsid w:val="00CF7493"/>
    <w:rsid w:val="00CF794B"/>
    <w:rsid w:val="00D003CB"/>
    <w:rsid w:val="00D00F4E"/>
    <w:rsid w:val="00D01567"/>
    <w:rsid w:val="00D021AA"/>
    <w:rsid w:val="00D02509"/>
    <w:rsid w:val="00D027DF"/>
    <w:rsid w:val="00D02A16"/>
    <w:rsid w:val="00D0554C"/>
    <w:rsid w:val="00D07031"/>
    <w:rsid w:val="00D07096"/>
    <w:rsid w:val="00D07428"/>
    <w:rsid w:val="00D07CF7"/>
    <w:rsid w:val="00D1063C"/>
    <w:rsid w:val="00D12EA9"/>
    <w:rsid w:val="00D13930"/>
    <w:rsid w:val="00D13B19"/>
    <w:rsid w:val="00D14281"/>
    <w:rsid w:val="00D146DD"/>
    <w:rsid w:val="00D14951"/>
    <w:rsid w:val="00D15489"/>
    <w:rsid w:val="00D15DDE"/>
    <w:rsid w:val="00D162D6"/>
    <w:rsid w:val="00D168FF"/>
    <w:rsid w:val="00D169C2"/>
    <w:rsid w:val="00D17684"/>
    <w:rsid w:val="00D17F68"/>
    <w:rsid w:val="00D2052F"/>
    <w:rsid w:val="00D2086C"/>
    <w:rsid w:val="00D2128A"/>
    <w:rsid w:val="00D217CE"/>
    <w:rsid w:val="00D23A26"/>
    <w:rsid w:val="00D250E9"/>
    <w:rsid w:val="00D25B95"/>
    <w:rsid w:val="00D25FE4"/>
    <w:rsid w:val="00D267E4"/>
    <w:rsid w:val="00D26AC4"/>
    <w:rsid w:val="00D26C37"/>
    <w:rsid w:val="00D2740D"/>
    <w:rsid w:val="00D275E6"/>
    <w:rsid w:val="00D2767A"/>
    <w:rsid w:val="00D27A23"/>
    <w:rsid w:val="00D3028A"/>
    <w:rsid w:val="00D30414"/>
    <w:rsid w:val="00D31327"/>
    <w:rsid w:val="00D31E6C"/>
    <w:rsid w:val="00D335C6"/>
    <w:rsid w:val="00D34C35"/>
    <w:rsid w:val="00D36069"/>
    <w:rsid w:val="00D3628E"/>
    <w:rsid w:val="00D36EAD"/>
    <w:rsid w:val="00D40272"/>
    <w:rsid w:val="00D407F0"/>
    <w:rsid w:val="00D414A8"/>
    <w:rsid w:val="00D41EAE"/>
    <w:rsid w:val="00D42314"/>
    <w:rsid w:val="00D42788"/>
    <w:rsid w:val="00D42A0B"/>
    <w:rsid w:val="00D4457F"/>
    <w:rsid w:val="00D44787"/>
    <w:rsid w:val="00D451BD"/>
    <w:rsid w:val="00D454BE"/>
    <w:rsid w:val="00D4610C"/>
    <w:rsid w:val="00D46EDC"/>
    <w:rsid w:val="00D474A2"/>
    <w:rsid w:val="00D47670"/>
    <w:rsid w:val="00D47965"/>
    <w:rsid w:val="00D47E71"/>
    <w:rsid w:val="00D5028C"/>
    <w:rsid w:val="00D50B4A"/>
    <w:rsid w:val="00D50C8F"/>
    <w:rsid w:val="00D51260"/>
    <w:rsid w:val="00D51A22"/>
    <w:rsid w:val="00D52E67"/>
    <w:rsid w:val="00D544AD"/>
    <w:rsid w:val="00D5499F"/>
    <w:rsid w:val="00D54A46"/>
    <w:rsid w:val="00D54B6F"/>
    <w:rsid w:val="00D54E64"/>
    <w:rsid w:val="00D55454"/>
    <w:rsid w:val="00D55554"/>
    <w:rsid w:val="00D55877"/>
    <w:rsid w:val="00D5631D"/>
    <w:rsid w:val="00D577C2"/>
    <w:rsid w:val="00D577E2"/>
    <w:rsid w:val="00D57F9A"/>
    <w:rsid w:val="00D6020A"/>
    <w:rsid w:val="00D60402"/>
    <w:rsid w:val="00D608BD"/>
    <w:rsid w:val="00D6135B"/>
    <w:rsid w:val="00D62323"/>
    <w:rsid w:val="00D624F6"/>
    <w:rsid w:val="00D62C29"/>
    <w:rsid w:val="00D632CB"/>
    <w:rsid w:val="00D6366F"/>
    <w:rsid w:val="00D637DF"/>
    <w:rsid w:val="00D63F8C"/>
    <w:rsid w:val="00D64482"/>
    <w:rsid w:val="00D64BCC"/>
    <w:rsid w:val="00D6576C"/>
    <w:rsid w:val="00D66735"/>
    <w:rsid w:val="00D66E15"/>
    <w:rsid w:val="00D67313"/>
    <w:rsid w:val="00D67E87"/>
    <w:rsid w:val="00D7044F"/>
    <w:rsid w:val="00D7077F"/>
    <w:rsid w:val="00D70A81"/>
    <w:rsid w:val="00D70C02"/>
    <w:rsid w:val="00D713BE"/>
    <w:rsid w:val="00D71438"/>
    <w:rsid w:val="00D73711"/>
    <w:rsid w:val="00D73AAC"/>
    <w:rsid w:val="00D740EA"/>
    <w:rsid w:val="00D74634"/>
    <w:rsid w:val="00D74773"/>
    <w:rsid w:val="00D748A4"/>
    <w:rsid w:val="00D75541"/>
    <w:rsid w:val="00D75824"/>
    <w:rsid w:val="00D75FD5"/>
    <w:rsid w:val="00D761F9"/>
    <w:rsid w:val="00D7679E"/>
    <w:rsid w:val="00D76D9F"/>
    <w:rsid w:val="00D77CDC"/>
    <w:rsid w:val="00D80574"/>
    <w:rsid w:val="00D80854"/>
    <w:rsid w:val="00D815E5"/>
    <w:rsid w:val="00D8216F"/>
    <w:rsid w:val="00D8232C"/>
    <w:rsid w:val="00D825D1"/>
    <w:rsid w:val="00D82630"/>
    <w:rsid w:val="00D835BC"/>
    <w:rsid w:val="00D835C4"/>
    <w:rsid w:val="00D8374A"/>
    <w:rsid w:val="00D83AEA"/>
    <w:rsid w:val="00D860BC"/>
    <w:rsid w:val="00D86311"/>
    <w:rsid w:val="00D863CA"/>
    <w:rsid w:val="00D868BA"/>
    <w:rsid w:val="00D8699D"/>
    <w:rsid w:val="00D916E6"/>
    <w:rsid w:val="00D917B2"/>
    <w:rsid w:val="00D91838"/>
    <w:rsid w:val="00D922E0"/>
    <w:rsid w:val="00D92714"/>
    <w:rsid w:val="00D92E52"/>
    <w:rsid w:val="00D92E98"/>
    <w:rsid w:val="00D9341D"/>
    <w:rsid w:val="00D939E2"/>
    <w:rsid w:val="00D94179"/>
    <w:rsid w:val="00D94210"/>
    <w:rsid w:val="00D94E0A"/>
    <w:rsid w:val="00D94F49"/>
    <w:rsid w:val="00D95D54"/>
    <w:rsid w:val="00D9669F"/>
    <w:rsid w:val="00D97EC8"/>
    <w:rsid w:val="00DA0947"/>
    <w:rsid w:val="00DA1BDA"/>
    <w:rsid w:val="00DA1F7F"/>
    <w:rsid w:val="00DA2063"/>
    <w:rsid w:val="00DA2BA8"/>
    <w:rsid w:val="00DA5585"/>
    <w:rsid w:val="00DA5652"/>
    <w:rsid w:val="00DA5DB2"/>
    <w:rsid w:val="00DA64DF"/>
    <w:rsid w:val="00DA7200"/>
    <w:rsid w:val="00DB0263"/>
    <w:rsid w:val="00DB0709"/>
    <w:rsid w:val="00DB079F"/>
    <w:rsid w:val="00DB14D2"/>
    <w:rsid w:val="00DB2120"/>
    <w:rsid w:val="00DB2354"/>
    <w:rsid w:val="00DB4AEF"/>
    <w:rsid w:val="00DB4FCE"/>
    <w:rsid w:val="00DB5258"/>
    <w:rsid w:val="00DB5954"/>
    <w:rsid w:val="00DB68C2"/>
    <w:rsid w:val="00DB7142"/>
    <w:rsid w:val="00DC0C15"/>
    <w:rsid w:val="00DC0CA0"/>
    <w:rsid w:val="00DC1166"/>
    <w:rsid w:val="00DC1503"/>
    <w:rsid w:val="00DC1702"/>
    <w:rsid w:val="00DC1F12"/>
    <w:rsid w:val="00DC36E6"/>
    <w:rsid w:val="00DC4067"/>
    <w:rsid w:val="00DC41FE"/>
    <w:rsid w:val="00DC44EE"/>
    <w:rsid w:val="00DC5DF7"/>
    <w:rsid w:val="00DC65AA"/>
    <w:rsid w:val="00DC6E92"/>
    <w:rsid w:val="00DC7363"/>
    <w:rsid w:val="00DC751C"/>
    <w:rsid w:val="00DC75EF"/>
    <w:rsid w:val="00DD00A3"/>
    <w:rsid w:val="00DD0593"/>
    <w:rsid w:val="00DD0D44"/>
    <w:rsid w:val="00DD185A"/>
    <w:rsid w:val="00DD292B"/>
    <w:rsid w:val="00DD3CB0"/>
    <w:rsid w:val="00DD6167"/>
    <w:rsid w:val="00DD62F8"/>
    <w:rsid w:val="00DD64E3"/>
    <w:rsid w:val="00DE13F4"/>
    <w:rsid w:val="00DE236A"/>
    <w:rsid w:val="00DE3049"/>
    <w:rsid w:val="00DE31D3"/>
    <w:rsid w:val="00DE354D"/>
    <w:rsid w:val="00DE38D8"/>
    <w:rsid w:val="00DE3FAD"/>
    <w:rsid w:val="00DE4C85"/>
    <w:rsid w:val="00DE53FF"/>
    <w:rsid w:val="00DE5A64"/>
    <w:rsid w:val="00DE6212"/>
    <w:rsid w:val="00DE6655"/>
    <w:rsid w:val="00DE67BB"/>
    <w:rsid w:val="00DE67EC"/>
    <w:rsid w:val="00DE6998"/>
    <w:rsid w:val="00DE6BB6"/>
    <w:rsid w:val="00DE7306"/>
    <w:rsid w:val="00DE7B72"/>
    <w:rsid w:val="00DF081F"/>
    <w:rsid w:val="00DF17B3"/>
    <w:rsid w:val="00DF1863"/>
    <w:rsid w:val="00DF1A0C"/>
    <w:rsid w:val="00DF1C7D"/>
    <w:rsid w:val="00DF1ECF"/>
    <w:rsid w:val="00DF21F5"/>
    <w:rsid w:val="00DF3079"/>
    <w:rsid w:val="00DF3433"/>
    <w:rsid w:val="00DF35D4"/>
    <w:rsid w:val="00DF5690"/>
    <w:rsid w:val="00E00CED"/>
    <w:rsid w:val="00E00FAC"/>
    <w:rsid w:val="00E01C86"/>
    <w:rsid w:val="00E01E96"/>
    <w:rsid w:val="00E03663"/>
    <w:rsid w:val="00E047F4"/>
    <w:rsid w:val="00E04B3A"/>
    <w:rsid w:val="00E05186"/>
    <w:rsid w:val="00E05C63"/>
    <w:rsid w:val="00E05E9B"/>
    <w:rsid w:val="00E06024"/>
    <w:rsid w:val="00E06ABB"/>
    <w:rsid w:val="00E07EE3"/>
    <w:rsid w:val="00E11811"/>
    <w:rsid w:val="00E11A88"/>
    <w:rsid w:val="00E12871"/>
    <w:rsid w:val="00E1308B"/>
    <w:rsid w:val="00E1317B"/>
    <w:rsid w:val="00E13242"/>
    <w:rsid w:val="00E15171"/>
    <w:rsid w:val="00E157E7"/>
    <w:rsid w:val="00E15803"/>
    <w:rsid w:val="00E15FCD"/>
    <w:rsid w:val="00E163FE"/>
    <w:rsid w:val="00E175AE"/>
    <w:rsid w:val="00E20268"/>
    <w:rsid w:val="00E20273"/>
    <w:rsid w:val="00E207B6"/>
    <w:rsid w:val="00E20F1C"/>
    <w:rsid w:val="00E21CBC"/>
    <w:rsid w:val="00E225E9"/>
    <w:rsid w:val="00E226CF"/>
    <w:rsid w:val="00E226F8"/>
    <w:rsid w:val="00E2450C"/>
    <w:rsid w:val="00E2486C"/>
    <w:rsid w:val="00E3123C"/>
    <w:rsid w:val="00E31753"/>
    <w:rsid w:val="00E31C67"/>
    <w:rsid w:val="00E3333F"/>
    <w:rsid w:val="00E34460"/>
    <w:rsid w:val="00E34525"/>
    <w:rsid w:val="00E34742"/>
    <w:rsid w:val="00E347F0"/>
    <w:rsid w:val="00E348D2"/>
    <w:rsid w:val="00E351CD"/>
    <w:rsid w:val="00E353EC"/>
    <w:rsid w:val="00E36433"/>
    <w:rsid w:val="00E368A0"/>
    <w:rsid w:val="00E36FA3"/>
    <w:rsid w:val="00E37708"/>
    <w:rsid w:val="00E419E6"/>
    <w:rsid w:val="00E41D12"/>
    <w:rsid w:val="00E42108"/>
    <w:rsid w:val="00E42F30"/>
    <w:rsid w:val="00E43DCD"/>
    <w:rsid w:val="00E43EB4"/>
    <w:rsid w:val="00E44585"/>
    <w:rsid w:val="00E44D07"/>
    <w:rsid w:val="00E44F23"/>
    <w:rsid w:val="00E44FC2"/>
    <w:rsid w:val="00E4533D"/>
    <w:rsid w:val="00E459A5"/>
    <w:rsid w:val="00E4621A"/>
    <w:rsid w:val="00E46471"/>
    <w:rsid w:val="00E46B09"/>
    <w:rsid w:val="00E47BB6"/>
    <w:rsid w:val="00E5214B"/>
    <w:rsid w:val="00E52349"/>
    <w:rsid w:val="00E53348"/>
    <w:rsid w:val="00E53397"/>
    <w:rsid w:val="00E53C78"/>
    <w:rsid w:val="00E55662"/>
    <w:rsid w:val="00E56863"/>
    <w:rsid w:val="00E56AF1"/>
    <w:rsid w:val="00E56ED7"/>
    <w:rsid w:val="00E57043"/>
    <w:rsid w:val="00E5731D"/>
    <w:rsid w:val="00E57BEE"/>
    <w:rsid w:val="00E57E68"/>
    <w:rsid w:val="00E60259"/>
    <w:rsid w:val="00E60E86"/>
    <w:rsid w:val="00E610A3"/>
    <w:rsid w:val="00E6154C"/>
    <w:rsid w:val="00E6251A"/>
    <w:rsid w:val="00E62862"/>
    <w:rsid w:val="00E629D2"/>
    <w:rsid w:val="00E62A1A"/>
    <w:rsid w:val="00E62F3D"/>
    <w:rsid w:val="00E637B0"/>
    <w:rsid w:val="00E63B26"/>
    <w:rsid w:val="00E64D02"/>
    <w:rsid w:val="00E64E78"/>
    <w:rsid w:val="00E650A8"/>
    <w:rsid w:val="00E65489"/>
    <w:rsid w:val="00E65FA1"/>
    <w:rsid w:val="00E66EC1"/>
    <w:rsid w:val="00E66F8A"/>
    <w:rsid w:val="00E7028F"/>
    <w:rsid w:val="00E70642"/>
    <w:rsid w:val="00E70C68"/>
    <w:rsid w:val="00E71260"/>
    <w:rsid w:val="00E71515"/>
    <w:rsid w:val="00E7161B"/>
    <w:rsid w:val="00E7177A"/>
    <w:rsid w:val="00E71BDF"/>
    <w:rsid w:val="00E71FDF"/>
    <w:rsid w:val="00E72731"/>
    <w:rsid w:val="00E73293"/>
    <w:rsid w:val="00E73762"/>
    <w:rsid w:val="00E74AF7"/>
    <w:rsid w:val="00E74E0E"/>
    <w:rsid w:val="00E75C71"/>
    <w:rsid w:val="00E762B1"/>
    <w:rsid w:val="00E765D0"/>
    <w:rsid w:val="00E7669A"/>
    <w:rsid w:val="00E77663"/>
    <w:rsid w:val="00E778AE"/>
    <w:rsid w:val="00E77D31"/>
    <w:rsid w:val="00E809BE"/>
    <w:rsid w:val="00E815CA"/>
    <w:rsid w:val="00E82A1E"/>
    <w:rsid w:val="00E82EA0"/>
    <w:rsid w:val="00E843BD"/>
    <w:rsid w:val="00E84E71"/>
    <w:rsid w:val="00E85665"/>
    <w:rsid w:val="00E858A8"/>
    <w:rsid w:val="00E85C9B"/>
    <w:rsid w:val="00E86014"/>
    <w:rsid w:val="00E8614C"/>
    <w:rsid w:val="00E870D3"/>
    <w:rsid w:val="00E90356"/>
    <w:rsid w:val="00E90B98"/>
    <w:rsid w:val="00E91762"/>
    <w:rsid w:val="00E92AF4"/>
    <w:rsid w:val="00E92DC4"/>
    <w:rsid w:val="00E93B1D"/>
    <w:rsid w:val="00E93D3C"/>
    <w:rsid w:val="00E9404E"/>
    <w:rsid w:val="00E9408F"/>
    <w:rsid w:val="00E942A6"/>
    <w:rsid w:val="00E94394"/>
    <w:rsid w:val="00E95A65"/>
    <w:rsid w:val="00E966C0"/>
    <w:rsid w:val="00E97CEB"/>
    <w:rsid w:val="00EA0B02"/>
    <w:rsid w:val="00EA1096"/>
    <w:rsid w:val="00EA111F"/>
    <w:rsid w:val="00EA1194"/>
    <w:rsid w:val="00EA123C"/>
    <w:rsid w:val="00EA14D3"/>
    <w:rsid w:val="00EA16FA"/>
    <w:rsid w:val="00EA1FE0"/>
    <w:rsid w:val="00EA3D8B"/>
    <w:rsid w:val="00EA4229"/>
    <w:rsid w:val="00EA43E9"/>
    <w:rsid w:val="00EA61EF"/>
    <w:rsid w:val="00EA63D4"/>
    <w:rsid w:val="00EA7226"/>
    <w:rsid w:val="00EA72E8"/>
    <w:rsid w:val="00EA7482"/>
    <w:rsid w:val="00EA7AAA"/>
    <w:rsid w:val="00EB05CF"/>
    <w:rsid w:val="00EB0CE7"/>
    <w:rsid w:val="00EB1F7B"/>
    <w:rsid w:val="00EB1F8C"/>
    <w:rsid w:val="00EB22F4"/>
    <w:rsid w:val="00EB2B06"/>
    <w:rsid w:val="00EB2EF9"/>
    <w:rsid w:val="00EB2F68"/>
    <w:rsid w:val="00EB340F"/>
    <w:rsid w:val="00EB3481"/>
    <w:rsid w:val="00EB3B8A"/>
    <w:rsid w:val="00EB4D3B"/>
    <w:rsid w:val="00EB6005"/>
    <w:rsid w:val="00EB6444"/>
    <w:rsid w:val="00EB654E"/>
    <w:rsid w:val="00EB6FFA"/>
    <w:rsid w:val="00EB7E75"/>
    <w:rsid w:val="00EC0189"/>
    <w:rsid w:val="00EC0630"/>
    <w:rsid w:val="00EC0739"/>
    <w:rsid w:val="00EC11FB"/>
    <w:rsid w:val="00EC17C7"/>
    <w:rsid w:val="00EC1DA0"/>
    <w:rsid w:val="00EC24AC"/>
    <w:rsid w:val="00EC2CD7"/>
    <w:rsid w:val="00EC2E3F"/>
    <w:rsid w:val="00EC49B6"/>
    <w:rsid w:val="00EC4C20"/>
    <w:rsid w:val="00EC540D"/>
    <w:rsid w:val="00EC54F8"/>
    <w:rsid w:val="00EC5643"/>
    <w:rsid w:val="00EC574A"/>
    <w:rsid w:val="00EC5D84"/>
    <w:rsid w:val="00EC6374"/>
    <w:rsid w:val="00EC6694"/>
    <w:rsid w:val="00EC6710"/>
    <w:rsid w:val="00EC6EF8"/>
    <w:rsid w:val="00EC7B50"/>
    <w:rsid w:val="00EC7B89"/>
    <w:rsid w:val="00ED011E"/>
    <w:rsid w:val="00ED1694"/>
    <w:rsid w:val="00ED174C"/>
    <w:rsid w:val="00ED1B9A"/>
    <w:rsid w:val="00ED1EF7"/>
    <w:rsid w:val="00ED1FFD"/>
    <w:rsid w:val="00ED3246"/>
    <w:rsid w:val="00ED38A6"/>
    <w:rsid w:val="00ED39D7"/>
    <w:rsid w:val="00ED66DC"/>
    <w:rsid w:val="00ED68A9"/>
    <w:rsid w:val="00ED6E81"/>
    <w:rsid w:val="00ED7C58"/>
    <w:rsid w:val="00ED7CF9"/>
    <w:rsid w:val="00EE04C5"/>
    <w:rsid w:val="00EE0CB2"/>
    <w:rsid w:val="00EE0EAE"/>
    <w:rsid w:val="00EE0FFE"/>
    <w:rsid w:val="00EE147C"/>
    <w:rsid w:val="00EE18AA"/>
    <w:rsid w:val="00EE19CF"/>
    <w:rsid w:val="00EE2890"/>
    <w:rsid w:val="00EE28C6"/>
    <w:rsid w:val="00EE34AC"/>
    <w:rsid w:val="00EE362E"/>
    <w:rsid w:val="00EE3D4E"/>
    <w:rsid w:val="00EE3FE1"/>
    <w:rsid w:val="00EE545C"/>
    <w:rsid w:val="00EE7236"/>
    <w:rsid w:val="00EF007B"/>
    <w:rsid w:val="00EF0389"/>
    <w:rsid w:val="00EF05BA"/>
    <w:rsid w:val="00EF0BE4"/>
    <w:rsid w:val="00EF1A7C"/>
    <w:rsid w:val="00EF203E"/>
    <w:rsid w:val="00EF240C"/>
    <w:rsid w:val="00EF369A"/>
    <w:rsid w:val="00EF369B"/>
    <w:rsid w:val="00EF3C15"/>
    <w:rsid w:val="00EF4347"/>
    <w:rsid w:val="00EF4E5D"/>
    <w:rsid w:val="00EF4EFD"/>
    <w:rsid w:val="00EF5472"/>
    <w:rsid w:val="00EF549D"/>
    <w:rsid w:val="00EF5603"/>
    <w:rsid w:val="00EF6A97"/>
    <w:rsid w:val="00EF7650"/>
    <w:rsid w:val="00EF767C"/>
    <w:rsid w:val="00EF7CBE"/>
    <w:rsid w:val="00F00C6E"/>
    <w:rsid w:val="00F01931"/>
    <w:rsid w:val="00F01A4D"/>
    <w:rsid w:val="00F02C89"/>
    <w:rsid w:val="00F03578"/>
    <w:rsid w:val="00F035E6"/>
    <w:rsid w:val="00F0440E"/>
    <w:rsid w:val="00F05769"/>
    <w:rsid w:val="00F05C17"/>
    <w:rsid w:val="00F07198"/>
    <w:rsid w:val="00F07F03"/>
    <w:rsid w:val="00F10C6D"/>
    <w:rsid w:val="00F10DEA"/>
    <w:rsid w:val="00F136D2"/>
    <w:rsid w:val="00F13994"/>
    <w:rsid w:val="00F14024"/>
    <w:rsid w:val="00F14ACF"/>
    <w:rsid w:val="00F15988"/>
    <w:rsid w:val="00F15C56"/>
    <w:rsid w:val="00F164D3"/>
    <w:rsid w:val="00F169EF"/>
    <w:rsid w:val="00F16AB5"/>
    <w:rsid w:val="00F16B44"/>
    <w:rsid w:val="00F1777E"/>
    <w:rsid w:val="00F20646"/>
    <w:rsid w:val="00F22753"/>
    <w:rsid w:val="00F22769"/>
    <w:rsid w:val="00F231DF"/>
    <w:rsid w:val="00F2345F"/>
    <w:rsid w:val="00F26561"/>
    <w:rsid w:val="00F268B7"/>
    <w:rsid w:val="00F26DAD"/>
    <w:rsid w:val="00F27671"/>
    <w:rsid w:val="00F278F4"/>
    <w:rsid w:val="00F301F2"/>
    <w:rsid w:val="00F31236"/>
    <w:rsid w:val="00F31355"/>
    <w:rsid w:val="00F32884"/>
    <w:rsid w:val="00F331B9"/>
    <w:rsid w:val="00F33741"/>
    <w:rsid w:val="00F33E66"/>
    <w:rsid w:val="00F33EF1"/>
    <w:rsid w:val="00F347CA"/>
    <w:rsid w:val="00F35342"/>
    <w:rsid w:val="00F354BC"/>
    <w:rsid w:val="00F36260"/>
    <w:rsid w:val="00F3645C"/>
    <w:rsid w:val="00F36730"/>
    <w:rsid w:val="00F3722C"/>
    <w:rsid w:val="00F37340"/>
    <w:rsid w:val="00F41948"/>
    <w:rsid w:val="00F41B1C"/>
    <w:rsid w:val="00F42F5B"/>
    <w:rsid w:val="00F42FA7"/>
    <w:rsid w:val="00F43A97"/>
    <w:rsid w:val="00F43D8E"/>
    <w:rsid w:val="00F44DD7"/>
    <w:rsid w:val="00F45613"/>
    <w:rsid w:val="00F46E77"/>
    <w:rsid w:val="00F471FA"/>
    <w:rsid w:val="00F47236"/>
    <w:rsid w:val="00F505AB"/>
    <w:rsid w:val="00F50A4B"/>
    <w:rsid w:val="00F51519"/>
    <w:rsid w:val="00F5207D"/>
    <w:rsid w:val="00F52373"/>
    <w:rsid w:val="00F52A18"/>
    <w:rsid w:val="00F52BDB"/>
    <w:rsid w:val="00F52DEB"/>
    <w:rsid w:val="00F54A5F"/>
    <w:rsid w:val="00F54B3D"/>
    <w:rsid w:val="00F55BB9"/>
    <w:rsid w:val="00F560BB"/>
    <w:rsid w:val="00F56BB8"/>
    <w:rsid w:val="00F57D6A"/>
    <w:rsid w:val="00F60935"/>
    <w:rsid w:val="00F61EA8"/>
    <w:rsid w:val="00F62827"/>
    <w:rsid w:val="00F63EBC"/>
    <w:rsid w:val="00F6537B"/>
    <w:rsid w:val="00F66145"/>
    <w:rsid w:val="00F66722"/>
    <w:rsid w:val="00F667D5"/>
    <w:rsid w:val="00F672B7"/>
    <w:rsid w:val="00F70195"/>
    <w:rsid w:val="00F705DE"/>
    <w:rsid w:val="00F70CE3"/>
    <w:rsid w:val="00F719F5"/>
    <w:rsid w:val="00F71B7D"/>
    <w:rsid w:val="00F71C06"/>
    <w:rsid w:val="00F73C27"/>
    <w:rsid w:val="00F74188"/>
    <w:rsid w:val="00F75B32"/>
    <w:rsid w:val="00F7720E"/>
    <w:rsid w:val="00F77CE9"/>
    <w:rsid w:val="00F80653"/>
    <w:rsid w:val="00F8237C"/>
    <w:rsid w:val="00F84C01"/>
    <w:rsid w:val="00F8500A"/>
    <w:rsid w:val="00F85C18"/>
    <w:rsid w:val="00F8635A"/>
    <w:rsid w:val="00F87872"/>
    <w:rsid w:val="00F87AC9"/>
    <w:rsid w:val="00F9084F"/>
    <w:rsid w:val="00F91BAA"/>
    <w:rsid w:val="00F91D45"/>
    <w:rsid w:val="00F929BC"/>
    <w:rsid w:val="00F9346D"/>
    <w:rsid w:val="00F935DD"/>
    <w:rsid w:val="00F9366C"/>
    <w:rsid w:val="00F936BA"/>
    <w:rsid w:val="00F937BE"/>
    <w:rsid w:val="00F94362"/>
    <w:rsid w:val="00F9466A"/>
    <w:rsid w:val="00F94DBD"/>
    <w:rsid w:val="00F94F71"/>
    <w:rsid w:val="00F95AEC"/>
    <w:rsid w:val="00F97864"/>
    <w:rsid w:val="00F97C62"/>
    <w:rsid w:val="00F97EF6"/>
    <w:rsid w:val="00FA0A33"/>
    <w:rsid w:val="00FA14F7"/>
    <w:rsid w:val="00FA214D"/>
    <w:rsid w:val="00FA2336"/>
    <w:rsid w:val="00FA2513"/>
    <w:rsid w:val="00FA266F"/>
    <w:rsid w:val="00FA2742"/>
    <w:rsid w:val="00FA2D26"/>
    <w:rsid w:val="00FA3319"/>
    <w:rsid w:val="00FA4DED"/>
    <w:rsid w:val="00FA5148"/>
    <w:rsid w:val="00FA52D9"/>
    <w:rsid w:val="00FA5311"/>
    <w:rsid w:val="00FA56C6"/>
    <w:rsid w:val="00FA5A3D"/>
    <w:rsid w:val="00FA657C"/>
    <w:rsid w:val="00FA6818"/>
    <w:rsid w:val="00FA6FE8"/>
    <w:rsid w:val="00FA7B56"/>
    <w:rsid w:val="00FB0341"/>
    <w:rsid w:val="00FB08E9"/>
    <w:rsid w:val="00FB1048"/>
    <w:rsid w:val="00FB1608"/>
    <w:rsid w:val="00FB1792"/>
    <w:rsid w:val="00FB2403"/>
    <w:rsid w:val="00FB24CA"/>
    <w:rsid w:val="00FB2752"/>
    <w:rsid w:val="00FB293F"/>
    <w:rsid w:val="00FB3093"/>
    <w:rsid w:val="00FB3281"/>
    <w:rsid w:val="00FB3336"/>
    <w:rsid w:val="00FB38D6"/>
    <w:rsid w:val="00FB3BD7"/>
    <w:rsid w:val="00FB4867"/>
    <w:rsid w:val="00FB5028"/>
    <w:rsid w:val="00FB52C2"/>
    <w:rsid w:val="00FB5FD1"/>
    <w:rsid w:val="00FB656B"/>
    <w:rsid w:val="00FB6F52"/>
    <w:rsid w:val="00FB7B5B"/>
    <w:rsid w:val="00FB7F36"/>
    <w:rsid w:val="00FC0DC0"/>
    <w:rsid w:val="00FC130C"/>
    <w:rsid w:val="00FC1921"/>
    <w:rsid w:val="00FC1B42"/>
    <w:rsid w:val="00FC2A02"/>
    <w:rsid w:val="00FC3D7C"/>
    <w:rsid w:val="00FC4384"/>
    <w:rsid w:val="00FC4488"/>
    <w:rsid w:val="00FC5081"/>
    <w:rsid w:val="00FC5AFA"/>
    <w:rsid w:val="00FC5DF0"/>
    <w:rsid w:val="00FC63CC"/>
    <w:rsid w:val="00FC70A3"/>
    <w:rsid w:val="00FC7359"/>
    <w:rsid w:val="00FC777A"/>
    <w:rsid w:val="00FC783C"/>
    <w:rsid w:val="00FC7C9E"/>
    <w:rsid w:val="00FD287A"/>
    <w:rsid w:val="00FD2BE6"/>
    <w:rsid w:val="00FD2CCF"/>
    <w:rsid w:val="00FD2DD9"/>
    <w:rsid w:val="00FD3DEA"/>
    <w:rsid w:val="00FD447B"/>
    <w:rsid w:val="00FD556B"/>
    <w:rsid w:val="00FD5B9A"/>
    <w:rsid w:val="00FD5CCA"/>
    <w:rsid w:val="00FD5EFC"/>
    <w:rsid w:val="00FD649F"/>
    <w:rsid w:val="00FD6F3C"/>
    <w:rsid w:val="00FE023B"/>
    <w:rsid w:val="00FE0250"/>
    <w:rsid w:val="00FE0BD5"/>
    <w:rsid w:val="00FE19FE"/>
    <w:rsid w:val="00FE1D80"/>
    <w:rsid w:val="00FE3BEB"/>
    <w:rsid w:val="00FE410B"/>
    <w:rsid w:val="00FE49F6"/>
    <w:rsid w:val="00FE4C0D"/>
    <w:rsid w:val="00FE5986"/>
    <w:rsid w:val="00FE5CC7"/>
    <w:rsid w:val="00FE5F24"/>
    <w:rsid w:val="00FE7142"/>
    <w:rsid w:val="00FE7637"/>
    <w:rsid w:val="00FE780A"/>
    <w:rsid w:val="00FE79AA"/>
    <w:rsid w:val="00FF059E"/>
    <w:rsid w:val="00FF0779"/>
    <w:rsid w:val="00FF07D3"/>
    <w:rsid w:val="00FF0C12"/>
    <w:rsid w:val="00FF0D98"/>
    <w:rsid w:val="00FF19C3"/>
    <w:rsid w:val="00FF19EE"/>
    <w:rsid w:val="00FF2098"/>
    <w:rsid w:val="00FF222E"/>
    <w:rsid w:val="00FF25E1"/>
    <w:rsid w:val="00FF3CFB"/>
    <w:rsid w:val="00FF7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>
      <o:colormru v:ext="edit" colors="#ddd"/>
    </o:shapedefaults>
    <o:shapelayout v:ext="edit">
      <o:idmap v:ext="edit" data="1"/>
    </o:shapelayout>
  </w:shapeDefaults>
  <w:decimalSymbol w:val="."/>
  <w:listSeparator w:val=";"/>
  <w14:docId w14:val="0F00E9E6"/>
  <w15:docId w15:val="{A66D8432-9CC5-42EF-A301-3BEFCEB8D6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7">
    <w:name w:val="Normal"/>
    <w:qFormat/>
    <w:rsid w:val="0044476C"/>
    <w:rPr>
      <w:sz w:val="24"/>
      <w:szCs w:val="24"/>
    </w:rPr>
  </w:style>
  <w:style w:type="paragraph" w:styleId="12">
    <w:name w:val="heading 1"/>
    <w:aliases w:val="Заг 1,новая страница,. (1.0),Заголовок к1,Gliederung1,Заголовок А,Заголовок 2-1,Заголовок 1 Знак1,новая страница Знак,Заголовок А Знак,Заголовок к1 Знак,Gliederung1 Знак,. (1.0) Знак,Заголовок 1 Знак Знак,Заголовок 2-1 Знак,ё,Знак,раздел,H1"/>
    <w:basedOn w:val="a7"/>
    <w:next w:val="a7"/>
    <w:link w:val="13"/>
    <w:autoRedefine/>
    <w:uiPriority w:val="9"/>
    <w:qFormat/>
    <w:rsid w:val="00063477"/>
    <w:pPr>
      <w:keepNext/>
      <w:keepLines/>
      <w:tabs>
        <w:tab w:val="left" w:pos="1276"/>
      </w:tabs>
      <w:ind w:left="432" w:right="170"/>
      <w:jc w:val="center"/>
      <w:outlineLvl w:val="0"/>
    </w:pPr>
    <w:rPr>
      <w:b/>
      <w:bCs/>
      <w:noProof/>
      <w:sz w:val="28"/>
    </w:rPr>
  </w:style>
  <w:style w:type="paragraph" w:styleId="22">
    <w:name w:val="heading 2"/>
    <w:basedOn w:val="a7"/>
    <w:next w:val="a7"/>
    <w:link w:val="23"/>
    <w:uiPriority w:val="9"/>
    <w:pPr>
      <w:keepNext/>
      <w:outlineLvl w:val="1"/>
    </w:pPr>
    <w:rPr>
      <w:b/>
    </w:rPr>
  </w:style>
  <w:style w:type="paragraph" w:styleId="32">
    <w:name w:val="heading 3"/>
    <w:basedOn w:val="a7"/>
    <w:next w:val="a7"/>
    <w:link w:val="33"/>
    <w:uiPriority w:val="9"/>
    <w:pPr>
      <w:keepNext/>
      <w:jc w:val="center"/>
      <w:outlineLvl w:val="2"/>
    </w:pPr>
    <w:rPr>
      <w:b/>
    </w:rPr>
  </w:style>
  <w:style w:type="paragraph" w:styleId="41">
    <w:name w:val="heading 4"/>
    <w:basedOn w:val="a7"/>
    <w:next w:val="a7"/>
    <w:link w:val="42"/>
    <w:uiPriority w:val="9"/>
    <w:pPr>
      <w:keepNext/>
      <w:outlineLvl w:val="3"/>
    </w:pPr>
  </w:style>
  <w:style w:type="paragraph" w:styleId="51">
    <w:name w:val="heading 5"/>
    <w:basedOn w:val="a7"/>
    <w:next w:val="a7"/>
    <w:link w:val="52"/>
    <w:uiPriority w:val="9"/>
    <w:pPr>
      <w:keepNext/>
      <w:outlineLvl w:val="4"/>
    </w:pPr>
    <w:rPr>
      <w:b/>
      <w:i/>
      <w:sz w:val="32"/>
    </w:rPr>
  </w:style>
  <w:style w:type="paragraph" w:styleId="6">
    <w:name w:val="heading 6"/>
    <w:basedOn w:val="a7"/>
    <w:next w:val="a7"/>
    <w:link w:val="60"/>
    <w:uiPriority w:val="9"/>
    <w:pPr>
      <w:keepNext/>
      <w:jc w:val="center"/>
      <w:outlineLvl w:val="5"/>
    </w:pPr>
  </w:style>
  <w:style w:type="paragraph" w:styleId="7">
    <w:name w:val="heading 7"/>
    <w:basedOn w:val="a7"/>
    <w:next w:val="a7"/>
    <w:link w:val="70"/>
    <w:uiPriority w:val="9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7"/>
    <w:next w:val="a7"/>
    <w:link w:val="80"/>
    <w:uiPriority w:val="9"/>
    <w:pPr>
      <w:keepNext/>
      <w:ind w:left="8222"/>
      <w:outlineLvl w:val="7"/>
    </w:pPr>
    <w:rPr>
      <w:b/>
    </w:rPr>
  </w:style>
  <w:style w:type="paragraph" w:styleId="9">
    <w:name w:val="heading 9"/>
    <w:basedOn w:val="a7"/>
    <w:next w:val="a7"/>
    <w:link w:val="90"/>
    <w:uiPriority w:val="9"/>
    <w:pPr>
      <w:keepNext/>
      <w:widowControl w:val="0"/>
      <w:ind w:firstLine="7797"/>
      <w:outlineLvl w:val="8"/>
    </w:pPr>
  </w:style>
  <w:style w:type="character" w:default="1" w:styleId="a8">
    <w:name w:val="Default Paragraph Font"/>
    <w:uiPriority w:val="1"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styleId="ab">
    <w:name w:val="header"/>
    <w:basedOn w:val="a7"/>
    <w:link w:val="ac"/>
    <w:uiPriority w:val="99"/>
    <w:pPr>
      <w:tabs>
        <w:tab w:val="center" w:pos="4153"/>
        <w:tab w:val="right" w:pos="8306"/>
      </w:tabs>
    </w:pPr>
  </w:style>
  <w:style w:type="paragraph" w:styleId="ad">
    <w:name w:val="footer"/>
    <w:basedOn w:val="a7"/>
    <w:link w:val="ae"/>
    <w:uiPriority w:val="99"/>
    <w:pPr>
      <w:tabs>
        <w:tab w:val="center" w:pos="4153"/>
        <w:tab w:val="right" w:pos="8306"/>
      </w:tabs>
    </w:pPr>
  </w:style>
  <w:style w:type="character" w:styleId="af">
    <w:name w:val="page number"/>
    <w:basedOn w:val="a8"/>
    <w:uiPriority w:val="99"/>
  </w:style>
  <w:style w:type="paragraph" w:styleId="af0">
    <w:name w:val="Body Text"/>
    <w:basedOn w:val="a7"/>
    <w:link w:val="af1"/>
    <w:uiPriority w:val="99"/>
    <w:rPr>
      <w:sz w:val="22"/>
    </w:rPr>
  </w:style>
  <w:style w:type="paragraph" w:styleId="24">
    <w:name w:val="Body Text 2"/>
    <w:basedOn w:val="a7"/>
    <w:link w:val="25"/>
    <w:uiPriority w:val="99"/>
    <w:pPr>
      <w:spacing w:line="360" w:lineRule="auto"/>
      <w:ind w:right="851"/>
    </w:pPr>
    <w:rPr>
      <w:caps/>
    </w:rPr>
  </w:style>
  <w:style w:type="paragraph" w:styleId="34">
    <w:name w:val="Body Text 3"/>
    <w:basedOn w:val="a7"/>
    <w:link w:val="35"/>
    <w:uiPriority w:val="99"/>
  </w:style>
  <w:style w:type="paragraph" w:styleId="af2">
    <w:name w:val="Body Text Indent"/>
    <w:basedOn w:val="a7"/>
    <w:link w:val="af3"/>
    <w:uiPriority w:val="99"/>
    <w:pPr>
      <w:spacing w:line="360" w:lineRule="auto"/>
      <w:ind w:firstLine="567"/>
    </w:pPr>
  </w:style>
  <w:style w:type="paragraph" w:styleId="26">
    <w:name w:val="Body Text Indent 2"/>
    <w:basedOn w:val="a7"/>
    <w:link w:val="27"/>
    <w:uiPriority w:val="99"/>
    <w:pPr>
      <w:spacing w:line="360" w:lineRule="auto"/>
      <w:ind w:firstLine="567"/>
      <w:jc w:val="both"/>
    </w:pPr>
  </w:style>
  <w:style w:type="paragraph" w:styleId="14">
    <w:name w:val="toc 1"/>
    <w:next w:val="a7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4">
    <w:name w:val="Block Text"/>
    <w:basedOn w:val="a7"/>
    <w:uiPriority w:val="99"/>
    <w:pPr>
      <w:widowControl w:val="0"/>
      <w:ind w:left="567" w:right="849"/>
    </w:pPr>
  </w:style>
  <w:style w:type="paragraph" w:styleId="36">
    <w:name w:val="Body Text Indent 3"/>
    <w:basedOn w:val="a7"/>
    <w:link w:val="37"/>
    <w:uiPriority w:val="99"/>
    <w:pPr>
      <w:widowControl w:val="0"/>
      <w:spacing w:line="360" w:lineRule="auto"/>
      <w:ind w:firstLine="567"/>
      <w:jc w:val="both"/>
    </w:pPr>
    <w:rPr>
      <w:color w:val="800000"/>
    </w:rPr>
  </w:style>
  <w:style w:type="table" w:styleId="af5">
    <w:name w:val="Table Grid"/>
    <w:basedOn w:val="a9"/>
    <w:uiPriority w:val="59"/>
    <w:rsid w:val="00CA3E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Hyperlink"/>
    <w:uiPriority w:val="99"/>
    <w:qFormat/>
    <w:rsid w:val="00907866"/>
    <w:rPr>
      <w:color w:val="0000FF"/>
      <w:u w:val="single"/>
    </w:rPr>
  </w:style>
  <w:style w:type="character" w:customStyle="1" w:styleId="apple-style-span">
    <w:name w:val="apple-style-span"/>
    <w:basedOn w:val="a8"/>
    <w:rsid w:val="009F1FE5"/>
  </w:style>
  <w:style w:type="paragraph" w:styleId="af7">
    <w:name w:val="Normal (Web)"/>
    <w:basedOn w:val="a7"/>
    <w:uiPriority w:val="99"/>
    <w:rsid w:val="00123DD8"/>
    <w:pPr>
      <w:spacing w:before="100" w:beforeAutospacing="1" w:after="100" w:afterAutospacing="1"/>
      <w:jc w:val="both"/>
    </w:pPr>
  </w:style>
  <w:style w:type="character" w:customStyle="1" w:styleId="ae">
    <w:name w:val="Нижний колонтитул Знак"/>
    <w:link w:val="ad"/>
    <w:uiPriority w:val="99"/>
    <w:rsid w:val="007855AE"/>
  </w:style>
  <w:style w:type="paragraph" w:customStyle="1" w:styleId="af8">
    <w:name w:val="Текст Центр"/>
    <w:basedOn w:val="a7"/>
    <w:link w:val="af9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lang w:eastAsia="en-US"/>
    </w:rPr>
  </w:style>
  <w:style w:type="character" w:customStyle="1" w:styleId="af9">
    <w:name w:val="Текст Центр Знак"/>
    <w:link w:val="af8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a">
    <w:name w:val="Balloon Text"/>
    <w:basedOn w:val="a7"/>
    <w:link w:val="afb"/>
    <w:uiPriority w:val="99"/>
    <w:rsid w:val="00842BC4"/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link w:val="afa"/>
    <w:uiPriority w:val="99"/>
    <w:rsid w:val="00842BC4"/>
    <w:rPr>
      <w:rFonts w:ascii="Tahoma" w:hAnsi="Tahoma" w:cs="Tahoma"/>
      <w:sz w:val="16"/>
      <w:szCs w:val="16"/>
    </w:rPr>
  </w:style>
  <w:style w:type="paragraph" w:styleId="afc">
    <w:name w:val="endnote text"/>
    <w:basedOn w:val="a7"/>
    <w:link w:val="afd"/>
    <w:uiPriority w:val="99"/>
    <w:rsid w:val="00C5258D"/>
  </w:style>
  <w:style w:type="character" w:customStyle="1" w:styleId="afd">
    <w:name w:val="Текст концевой сноски Знак"/>
    <w:basedOn w:val="a8"/>
    <w:link w:val="afc"/>
    <w:uiPriority w:val="99"/>
    <w:rsid w:val="00C5258D"/>
  </w:style>
  <w:style w:type="character" w:styleId="afe">
    <w:name w:val="endnote reference"/>
    <w:uiPriority w:val="99"/>
    <w:rsid w:val="00C5258D"/>
    <w:rPr>
      <w:vertAlign w:val="superscript"/>
    </w:rPr>
  </w:style>
  <w:style w:type="paragraph" w:customStyle="1" w:styleId="aff">
    <w:name w:val="абзац"/>
    <w:basedOn w:val="a7"/>
    <w:rsid w:val="009652EC"/>
    <w:pPr>
      <w:spacing w:line="360" w:lineRule="auto"/>
      <w:ind w:firstLine="851"/>
      <w:jc w:val="both"/>
    </w:pPr>
  </w:style>
  <w:style w:type="paragraph" w:customStyle="1" w:styleId="formattext">
    <w:name w:val="formattext"/>
    <w:basedOn w:val="a7"/>
    <w:rsid w:val="00FF0D98"/>
    <w:pPr>
      <w:spacing w:before="100" w:beforeAutospacing="1" w:after="100" w:afterAutospacing="1"/>
    </w:p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f0">
    <w:name w:val="No Spacing"/>
    <w:uiPriority w:val="1"/>
    <w:rsid w:val="00505927"/>
  </w:style>
  <w:style w:type="character" w:styleId="aff1">
    <w:name w:val="Emphasis"/>
    <w:uiPriority w:val="20"/>
    <w:rsid w:val="00F80653"/>
    <w:rPr>
      <w:i/>
      <w:iCs/>
    </w:rPr>
  </w:style>
  <w:style w:type="paragraph" w:customStyle="1" w:styleId="Style30">
    <w:name w:val="Style30"/>
    <w:basedOn w:val="a7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c">
    <w:name w:val="Верхний колонтитул Знак"/>
    <w:basedOn w:val="a8"/>
    <w:link w:val="ab"/>
    <w:uiPriority w:val="99"/>
    <w:rsid w:val="00097029"/>
  </w:style>
  <w:style w:type="paragraph" w:styleId="aff2">
    <w:name w:val="List Paragraph"/>
    <w:aliases w:val="Абзац с отступом,List Paragraph,Абзац списка1,Маркированный"/>
    <w:basedOn w:val="a7"/>
    <w:link w:val="aff3"/>
    <w:uiPriority w:val="34"/>
    <w:qFormat/>
    <w:rsid w:val="00725F7C"/>
    <w:pPr>
      <w:ind w:left="720"/>
      <w:contextualSpacing/>
    </w:pPr>
  </w:style>
  <w:style w:type="character" w:customStyle="1" w:styleId="42">
    <w:name w:val="Заголовок 4 Знак"/>
    <w:basedOn w:val="a8"/>
    <w:link w:val="41"/>
    <w:uiPriority w:val="9"/>
    <w:rsid w:val="00ED1EF7"/>
    <w:rPr>
      <w:sz w:val="24"/>
    </w:rPr>
  </w:style>
  <w:style w:type="character" w:customStyle="1" w:styleId="af3">
    <w:name w:val="Основной текст с отступом Знак"/>
    <w:basedOn w:val="a8"/>
    <w:link w:val="af2"/>
    <w:uiPriority w:val="99"/>
    <w:rsid w:val="00ED1EF7"/>
    <w:rPr>
      <w:sz w:val="24"/>
    </w:rPr>
  </w:style>
  <w:style w:type="character" w:customStyle="1" w:styleId="af1">
    <w:name w:val="Основной текст Знак"/>
    <w:basedOn w:val="a8"/>
    <w:link w:val="af0"/>
    <w:uiPriority w:val="99"/>
    <w:rsid w:val="00923388"/>
    <w:rPr>
      <w:sz w:val="22"/>
    </w:rPr>
  </w:style>
  <w:style w:type="paragraph" w:styleId="28">
    <w:name w:val="toc 2"/>
    <w:basedOn w:val="a7"/>
    <w:next w:val="a7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</w:style>
  <w:style w:type="paragraph" w:styleId="38">
    <w:name w:val="toc 3"/>
    <w:basedOn w:val="a7"/>
    <w:next w:val="a7"/>
    <w:autoRedefine/>
    <w:uiPriority w:val="39"/>
    <w:rsid w:val="005704BF"/>
    <w:pPr>
      <w:tabs>
        <w:tab w:val="left" w:pos="1320"/>
        <w:tab w:val="right" w:leader="dot" w:pos="9768"/>
      </w:tabs>
      <w:ind w:left="403"/>
    </w:pPr>
  </w:style>
  <w:style w:type="paragraph" w:customStyle="1" w:styleId="21">
    <w:name w:val="Заг 2"/>
    <w:basedOn w:val="a7"/>
    <w:next w:val="a7"/>
    <w:qFormat/>
    <w:rsid w:val="00495D4D"/>
    <w:pPr>
      <w:numPr>
        <w:ilvl w:val="1"/>
        <w:numId w:val="2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lang w:eastAsia="en-US"/>
    </w:rPr>
  </w:style>
  <w:style w:type="paragraph" w:customStyle="1" w:styleId="31">
    <w:name w:val="Заг 3"/>
    <w:basedOn w:val="a7"/>
    <w:next w:val="a7"/>
    <w:qFormat/>
    <w:rsid w:val="00495D4D"/>
    <w:pPr>
      <w:numPr>
        <w:ilvl w:val="2"/>
        <w:numId w:val="2"/>
      </w:numPr>
      <w:tabs>
        <w:tab w:val="left" w:pos="1276"/>
      </w:tabs>
      <w:spacing w:before="120" w:after="120"/>
      <w:ind w:right="170"/>
    </w:pPr>
    <w:rPr>
      <w:rFonts w:eastAsia="Calibri"/>
      <w:lang w:eastAsia="en-US"/>
    </w:rPr>
  </w:style>
  <w:style w:type="paragraph" w:customStyle="1" w:styleId="aff4">
    <w:name w:val="Заг. таблиц"/>
    <w:basedOn w:val="a7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3">
    <w:name w:val="Заголовок 1 Знак"/>
    <w:aliases w:val="Заг 1 Знак,новая страница Знак1,. (1.0) Знак1,Заголовок к1 Знак1,Gliederung1 Знак1,Заголовок А Знак1,Заголовок 2-1 Знак1,Заголовок 1 Знак1 Знак,новая страница Знак Знак,Заголовок А Знак Знак,Заголовок к1 Знак Знак,Gliederung1 Знак Знак"/>
    <w:link w:val="12"/>
    <w:uiPriority w:val="9"/>
    <w:rsid w:val="00063477"/>
    <w:rPr>
      <w:b/>
      <w:bCs/>
      <w:noProof/>
      <w:sz w:val="28"/>
      <w:szCs w:val="24"/>
    </w:rPr>
  </w:style>
  <w:style w:type="paragraph" w:customStyle="1" w:styleId="aff5">
    <w:name w:val="Названия Таблиц"/>
    <w:basedOn w:val="a7"/>
    <w:rsid w:val="00495D4D"/>
    <w:pPr>
      <w:spacing w:after="120"/>
      <w:ind w:right="170"/>
      <w:jc w:val="both"/>
    </w:pPr>
    <w:rPr>
      <w:rFonts w:eastAsia="Calibri"/>
      <w:lang w:eastAsia="en-US"/>
    </w:rPr>
  </w:style>
  <w:style w:type="paragraph" w:customStyle="1" w:styleId="aff6">
    <w:name w:val="Обычн. текст"/>
    <w:basedOn w:val="a7"/>
    <w:link w:val="aff7"/>
    <w:qFormat/>
    <w:rsid w:val="00495D4D"/>
    <w:pPr>
      <w:tabs>
        <w:tab w:val="left" w:pos="709"/>
      </w:tabs>
      <w:spacing w:line="360" w:lineRule="auto"/>
      <w:ind w:right="170" w:firstLine="709"/>
      <w:jc w:val="both"/>
    </w:pPr>
  </w:style>
  <w:style w:type="paragraph" w:customStyle="1" w:styleId="aff8">
    <w:name w:val="Приложение"/>
    <w:basedOn w:val="12"/>
    <w:qFormat/>
    <w:rsid w:val="00495D4D"/>
    <w:pPr>
      <w:ind w:left="709"/>
    </w:pPr>
  </w:style>
  <w:style w:type="paragraph" w:customStyle="1" w:styleId="a4">
    <w:name w:val="Список литер."/>
    <w:basedOn w:val="a7"/>
    <w:qFormat/>
    <w:rsid w:val="00B6243A"/>
    <w:pPr>
      <w:numPr>
        <w:numId w:val="3"/>
      </w:numPr>
      <w:tabs>
        <w:tab w:val="left" w:pos="1134"/>
      </w:tabs>
      <w:spacing w:line="360" w:lineRule="auto"/>
      <w:ind w:left="0" w:right="170" w:firstLine="709"/>
    </w:pPr>
    <w:rPr>
      <w:rFonts w:eastAsia="Calibri"/>
    </w:rPr>
  </w:style>
  <w:style w:type="paragraph" w:customStyle="1" w:styleId="a1">
    <w:name w:val="Стиль маркир. списка"/>
    <w:basedOn w:val="aff6"/>
    <w:link w:val="aff9"/>
    <w:qFormat/>
    <w:rsid w:val="00495D4D"/>
    <w:pPr>
      <w:numPr>
        <w:numId w:val="4"/>
      </w:numPr>
    </w:pPr>
  </w:style>
  <w:style w:type="character" w:customStyle="1" w:styleId="aff9">
    <w:name w:val="Стиль маркир. списка Знак"/>
    <w:basedOn w:val="a8"/>
    <w:link w:val="a1"/>
    <w:rsid w:val="00495D4D"/>
    <w:rPr>
      <w:sz w:val="24"/>
      <w:szCs w:val="24"/>
    </w:rPr>
  </w:style>
  <w:style w:type="paragraph" w:customStyle="1" w:styleId="affa">
    <w:name w:val="Заг. Таблиц"/>
    <w:basedOn w:val="a7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b">
    <w:name w:val="Названия таблиц"/>
    <w:basedOn w:val="a7"/>
    <w:qFormat/>
    <w:rsid w:val="00495D4D"/>
    <w:pPr>
      <w:spacing w:after="120"/>
      <w:ind w:right="170"/>
      <w:jc w:val="both"/>
    </w:pPr>
    <w:rPr>
      <w:rFonts w:eastAsia="Calibri"/>
      <w:lang w:eastAsia="en-US"/>
    </w:rPr>
  </w:style>
  <w:style w:type="numbering" w:customStyle="1" w:styleId="a5">
    <w:name w:val="Стиль списка"/>
    <w:uiPriority w:val="99"/>
    <w:rsid w:val="00495D4D"/>
    <w:pPr>
      <w:numPr>
        <w:numId w:val="5"/>
      </w:numPr>
    </w:pPr>
  </w:style>
  <w:style w:type="paragraph" w:customStyle="1" w:styleId="a6">
    <w:name w:val="Маркиров. список"/>
    <w:basedOn w:val="aff6"/>
    <w:link w:val="affc"/>
    <w:qFormat/>
    <w:rsid w:val="00495D4D"/>
    <w:pPr>
      <w:numPr>
        <w:numId w:val="5"/>
      </w:numPr>
    </w:pPr>
  </w:style>
  <w:style w:type="character" w:customStyle="1" w:styleId="affc">
    <w:name w:val="Маркиров. список Знак"/>
    <w:basedOn w:val="a8"/>
    <w:link w:val="a6"/>
    <w:rsid w:val="00495D4D"/>
    <w:rPr>
      <w:sz w:val="24"/>
      <w:szCs w:val="24"/>
    </w:rPr>
  </w:style>
  <w:style w:type="numbering" w:customStyle="1" w:styleId="15">
    <w:name w:val="Стиль списка1"/>
    <w:uiPriority w:val="99"/>
    <w:rsid w:val="00495D4D"/>
  </w:style>
  <w:style w:type="paragraph" w:styleId="affd">
    <w:name w:val="TOC Heading"/>
    <w:basedOn w:val="12"/>
    <w:next w:val="a7"/>
    <w:uiPriority w:val="39"/>
    <w:semiHidden/>
    <w:unhideWhenUsed/>
    <w:qFormat/>
    <w:rsid w:val="00FF2098"/>
    <w:pPr>
      <w:tabs>
        <w:tab w:val="clear" w:pos="1276"/>
      </w:tabs>
      <w:spacing w:before="480" w:line="276" w:lineRule="auto"/>
      <w:ind w:left="0"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29">
    <w:name w:val="List Continue 2"/>
    <w:basedOn w:val="a7"/>
    <w:uiPriority w:val="99"/>
    <w:unhideWhenUsed/>
    <w:rsid w:val="00881F65"/>
    <w:pPr>
      <w:spacing w:after="120"/>
      <w:ind w:left="566"/>
      <w:contextualSpacing/>
    </w:pPr>
  </w:style>
  <w:style w:type="paragraph" w:customStyle="1" w:styleId="NEW">
    <w:name w:val="NEW"/>
    <w:basedOn w:val="a7"/>
    <w:link w:val="NEW0"/>
    <w:qFormat/>
    <w:rsid w:val="00881F65"/>
    <w:pPr>
      <w:spacing w:before="120" w:after="120"/>
      <w:ind w:left="708" w:firstLine="1"/>
    </w:pPr>
    <w:rPr>
      <w:b/>
    </w:rPr>
  </w:style>
  <w:style w:type="character" w:customStyle="1" w:styleId="NEW0">
    <w:name w:val="NEW Знак"/>
    <w:link w:val="NEW"/>
    <w:rsid w:val="00881F65"/>
    <w:rPr>
      <w:b/>
      <w:sz w:val="24"/>
      <w:szCs w:val="24"/>
    </w:rPr>
  </w:style>
  <w:style w:type="paragraph" w:customStyle="1" w:styleId="a2">
    <w:name w:val="ПодПодПункт"/>
    <w:basedOn w:val="a7"/>
    <w:link w:val="affe"/>
    <w:qFormat/>
    <w:rsid w:val="009945E3"/>
    <w:pPr>
      <w:numPr>
        <w:ilvl w:val="2"/>
        <w:numId w:val="6"/>
      </w:numPr>
      <w:tabs>
        <w:tab w:val="left" w:pos="1134"/>
      </w:tabs>
      <w:spacing w:before="120" w:after="120"/>
      <w:jc w:val="both"/>
      <w:outlineLvl w:val="2"/>
    </w:pPr>
    <w:rPr>
      <w:b/>
    </w:rPr>
  </w:style>
  <w:style w:type="character" w:customStyle="1" w:styleId="affe">
    <w:name w:val="ПодПодПункт Знак"/>
    <w:link w:val="a2"/>
    <w:rsid w:val="009945E3"/>
    <w:rPr>
      <w:b/>
      <w:sz w:val="24"/>
      <w:szCs w:val="24"/>
    </w:rPr>
  </w:style>
  <w:style w:type="paragraph" w:customStyle="1" w:styleId="NGP1">
    <w:name w:val="Обычн. текст_NGP"/>
    <w:link w:val="NGP2"/>
    <w:qFormat/>
    <w:locked/>
    <w:rsid w:val="00C50191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2">
    <w:name w:val="Обычн. текст_NGP Знак"/>
    <w:basedOn w:val="a8"/>
    <w:link w:val="NGP1"/>
    <w:rsid w:val="00C50191"/>
    <w:rPr>
      <w:rFonts w:eastAsiaTheme="minorHAnsi"/>
      <w:sz w:val="24"/>
      <w:szCs w:val="22"/>
      <w:lang w:eastAsia="en-US"/>
    </w:rPr>
  </w:style>
  <w:style w:type="paragraph" w:customStyle="1" w:styleId="NGP">
    <w:name w:val="Маркиров. список_NGP"/>
    <w:link w:val="NGP3"/>
    <w:semiHidden/>
    <w:qFormat/>
    <w:locked/>
    <w:rsid w:val="00C50191"/>
    <w:pPr>
      <w:numPr>
        <w:numId w:val="7"/>
      </w:numPr>
      <w:tabs>
        <w:tab w:val="left" w:pos="709"/>
        <w:tab w:val="left" w:pos="1021"/>
      </w:tabs>
      <w:spacing w:line="360" w:lineRule="auto"/>
      <w:ind w:left="720" w:right="170"/>
      <w:jc w:val="both"/>
    </w:pPr>
    <w:rPr>
      <w:rFonts w:eastAsiaTheme="minorHAnsi"/>
      <w:sz w:val="24"/>
      <w:szCs w:val="22"/>
      <w:lang w:eastAsia="en-US"/>
    </w:rPr>
  </w:style>
  <w:style w:type="character" w:customStyle="1" w:styleId="NGP3">
    <w:name w:val="Маркиров. список_NGP Знак"/>
    <w:basedOn w:val="a8"/>
    <w:link w:val="NGP"/>
    <w:semiHidden/>
    <w:rsid w:val="00C50191"/>
    <w:rPr>
      <w:rFonts w:eastAsiaTheme="minorHAnsi"/>
      <w:sz w:val="24"/>
      <w:szCs w:val="22"/>
      <w:lang w:eastAsia="en-US"/>
    </w:rPr>
  </w:style>
  <w:style w:type="paragraph" w:customStyle="1" w:styleId="1NGP">
    <w:name w:val="Заг 1_NGP"/>
    <w:next w:val="NGP1"/>
    <w:link w:val="1NGP0"/>
    <w:semiHidden/>
    <w:qFormat/>
    <w:locked/>
    <w:rsid w:val="00401D2C"/>
    <w:pPr>
      <w:keepNext/>
      <w:keepLines/>
      <w:pageBreakBefore/>
      <w:numPr>
        <w:numId w:val="8"/>
      </w:numPr>
      <w:tabs>
        <w:tab w:val="left" w:pos="1276"/>
      </w:tabs>
      <w:suppressAutoHyphens/>
      <w:spacing w:before="360" w:after="240"/>
      <w:ind w:left="0" w:right="170" w:firstLine="709"/>
      <w:jc w:val="both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2NGP">
    <w:name w:val="Заг 2_NGP"/>
    <w:next w:val="NGP1"/>
    <w:link w:val="2NGP0"/>
    <w:semiHidden/>
    <w:qFormat/>
    <w:locked/>
    <w:rsid w:val="00401D2C"/>
    <w:pPr>
      <w:keepNext/>
      <w:keepLines/>
      <w:numPr>
        <w:ilvl w:val="1"/>
        <w:numId w:val="8"/>
      </w:numPr>
      <w:suppressAutoHyphens/>
      <w:spacing w:before="240" w:after="120"/>
      <w:ind w:left="0" w:right="170" w:firstLine="709"/>
      <w:jc w:val="both"/>
      <w:outlineLvl w:val="1"/>
    </w:pPr>
    <w:rPr>
      <w:rFonts w:eastAsiaTheme="majorEastAsia"/>
      <w:b/>
      <w:bCs/>
      <w:sz w:val="24"/>
      <w:szCs w:val="26"/>
      <w:lang w:val="en-US" w:eastAsia="en-US"/>
    </w:rPr>
  </w:style>
  <w:style w:type="paragraph" w:customStyle="1" w:styleId="3NGP">
    <w:name w:val="Заг 3_NGP"/>
    <w:next w:val="NGP1"/>
    <w:link w:val="3NGP0"/>
    <w:semiHidden/>
    <w:qFormat/>
    <w:locked/>
    <w:rsid w:val="00401D2C"/>
    <w:pPr>
      <w:keepNext/>
      <w:keepLines/>
      <w:numPr>
        <w:ilvl w:val="2"/>
        <w:numId w:val="8"/>
      </w:numPr>
      <w:suppressAutoHyphens/>
      <w:spacing w:before="120" w:after="120"/>
      <w:ind w:left="0" w:right="170" w:firstLine="709"/>
      <w:jc w:val="both"/>
      <w:outlineLvl w:val="2"/>
    </w:pPr>
    <w:rPr>
      <w:rFonts w:eastAsiaTheme="majorEastAsia"/>
      <w:bCs/>
      <w:sz w:val="24"/>
      <w:szCs w:val="22"/>
      <w:lang w:val="en-US" w:eastAsia="en-US"/>
    </w:rPr>
  </w:style>
  <w:style w:type="character" w:styleId="afff">
    <w:name w:val="FollowedHyperlink"/>
    <w:basedOn w:val="a8"/>
    <w:uiPriority w:val="99"/>
    <w:unhideWhenUsed/>
    <w:qFormat/>
    <w:rsid w:val="00B64FCE"/>
    <w:rPr>
      <w:color w:val="800080"/>
      <w:u w:val="single"/>
    </w:rPr>
  </w:style>
  <w:style w:type="paragraph" w:customStyle="1" w:styleId="xl63">
    <w:name w:val="xl63"/>
    <w:basedOn w:val="a7"/>
    <w:rsid w:val="00B64FCE"/>
    <w:pPr>
      <w:spacing w:before="100" w:beforeAutospacing="1" w:after="100" w:afterAutospacing="1"/>
      <w:jc w:val="center"/>
    </w:pPr>
  </w:style>
  <w:style w:type="paragraph" w:customStyle="1" w:styleId="xl64">
    <w:name w:val="xl64"/>
    <w:basedOn w:val="a7"/>
    <w:rsid w:val="00B64FCE"/>
    <w:pPr>
      <w:spacing w:before="100" w:beforeAutospacing="1" w:after="100" w:afterAutospacing="1"/>
    </w:pPr>
    <w:rPr>
      <w:b/>
      <w:bCs/>
    </w:rPr>
  </w:style>
  <w:style w:type="paragraph" w:customStyle="1" w:styleId="xl65">
    <w:name w:val="xl65"/>
    <w:basedOn w:val="a7"/>
    <w:rsid w:val="00B64FCE"/>
    <w:pPr>
      <w:spacing w:before="100" w:beforeAutospacing="1" w:after="100" w:afterAutospacing="1"/>
      <w:jc w:val="center"/>
    </w:pPr>
  </w:style>
  <w:style w:type="paragraph" w:customStyle="1" w:styleId="xl66">
    <w:name w:val="xl66"/>
    <w:basedOn w:val="a7"/>
    <w:rsid w:val="00B64FCE"/>
    <w:pPr>
      <w:spacing w:before="100" w:beforeAutospacing="1" w:after="100" w:afterAutospacing="1"/>
      <w:jc w:val="right"/>
    </w:pPr>
  </w:style>
  <w:style w:type="paragraph" w:customStyle="1" w:styleId="NGP4">
    <w:name w:val="НазвТабл_NGP"/>
    <w:next w:val="NGP1"/>
    <w:link w:val="NGP5"/>
    <w:qFormat/>
    <w:rsid w:val="00652631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5">
    <w:name w:val="НазвТабл_NGP Знак"/>
    <w:basedOn w:val="a8"/>
    <w:link w:val="NGP4"/>
    <w:rsid w:val="00652631"/>
    <w:rPr>
      <w:rFonts w:eastAsiaTheme="minorHAnsi"/>
      <w:sz w:val="24"/>
      <w:szCs w:val="22"/>
      <w:lang w:val="en-US" w:eastAsia="en-US"/>
    </w:rPr>
  </w:style>
  <w:style w:type="paragraph" w:customStyle="1" w:styleId="afff0">
    <w:name w:val="Текст основной ПЗ"/>
    <w:basedOn w:val="a7"/>
    <w:link w:val="afff1"/>
    <w:hidden/>
    <w:rsid w:val="00652631"/>
    <w:pPr>
      <w:suppressAutoHyphens/>
      <w:spacing w:before="120"/>
      <w:ind w:firstLine="720"/>
      <w:contextualSpacing/>
      <w:jc w:val="both"/>
    </w:pPr>
    <w:rPr>
      <w:rFonts w:eastAsiaTheme="minorHAnsi"/>
      <w:lang w:eastAsia="en-US"/>
    </w:rPr>
  </w:style>
  <w:style w:type="character" w:customStyle="1" w:styleId="afff1">
    <w:name w:val="Текст основной ПЗ Знак"/>
    <w:link w:val="afff0"/>
    <w:locked/>
    <w:rsid w:val="00652631"/>
    <w:rPr>
      <w:rFonts w:eastAsiaTheme="minorHAnsi"/>
      <w:sz w:val="24"/>
      <w:szCs w:val="24"/>
      <w:lang w:eastAsia="en-US"/>
    </w:rPr>
  </w:style>
  <w:style w:type="paragraph" w:customStyle="1" w:styleId="afff2">
    <w:name w:val="ТаблицаТекст центр"/>
    <w:basedOn w:val="a7"/>
    <w:hidden/>
    <w:qFormat/>
    <w:rsid w:val="00DD62F8"/>
    <w:pPr>
      <w:suppressAutoHyphens/>
      <w:contextualSpacing/>
      <w:jc w:val="center"/>
    </w:pPr>
    <w:rPr>
      <w:kern w:val="32"/>
      <w:sz w:val="22"/>
      <w:szCs w:val="26"/>
    </w:rPr>
  </w:style>
  <w:style w:type="paragraph" w:styleId="afff3">
    <w:name w:val="annotation text"/>
    <w:basedOn w:val="a7"/>
    <w:link w:val="afff4"/>
    <w:hidden/>
    <w:rsid w:val="00340E6A"/>
    <w:pPr>
      <w:suppressAutoHyphens/>
      <w:spacing w:line="360" w:lineRule="auto"/>
      <w:ind w:firstLine="709"/>
      <w:contextualSpacing/>
      <w:jc w:val="both"/>
    </w:pPr>
    <w:rPr>
      <w:rFonts w:eastAsiaTheme="minorHAnsi"/>
      <w:lang w:eastAsia="en-US"/>
    </w:rPr>
  </w:style>
  <w:style w:type="character" w:customStyle="1" w:styleId="afff4">
    <w:name w:val="Текст примечания Знак"/>
    <w:basedOn w:val="a8"/>
    <w:link w:val="afff3"/>
    <w:rsid w:val="00340E6A"/>
    <w:rPr>
      <w:rFonts w:eastAsiaTheme="minorHAnsi"/>
      <w:lang w:eastAsia="en-US"/>
    </w:rPr>
  </w:style>
  <w:style w:type="character" w:styleId="afff5">
    <w:name w:val="annotation reference"/>
    <w:basedOn w:val="a8"/>
    <w:uiPriority w:val="99"/>
    <w:unhideWhenUsed/>
    <w:rsid w:val="00340E6A"/>
    <w:rPr>
      <w:sz w:val="16"/>
      <w:szCs w:val="16"/>
    </w:rPr>
  </w:style>
  <w:style w:type="paragraph" w:customStyle="1" w:styleId="12NGP">
    <w:name w:val="Табл12_центр_NGP"/>
    <w:link w:val="12NGP0"/>
    <w:qFormat/>
    <w:rsid w:val="00973770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0">
    <w:name w:val="Табл12_центр_NGP Знак"/>
    <w:basedOn w:val="a8"/>
    <w:link w:val="12NGP"/>
    <w:rsid w:val="00973770"/>
    <w:rPr>
      <w:rFonts w:eastAsiaTheme="minorHAnsi"/>
      <w:sz w:val="24"/>
      <w:szCs w:val="22"/>
      <w:lang w:eastAsia="en-US"/>
    </w:rPr>
  </w:style>
  <w:style w:type="paragraph" w:customStyle="1" w:styleId="12NGP1">
    <w:name w:val="Заг. таблиц12_NGP"/>
    <w:link w:val="12NGP2"/>
    <w:qFormat/>
    <w:rsid w:val="00F66722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Заг. таблиц12_NGP Знак"/>
    <w:basedOn w:val="a8"/>
    <w:link w:val="12NGP1"/>
    <w:rsid w:val="00F66722"/>
    <w:rPr>
      <w:rFonts w:eastAsiaTheme="minorHAnsi"/>
      <w:sz w:val="24"/>
      <w:szCs w:val="22"/>
      <w:lang w:eastAsia="en-US"/>
    </w:rPr>
  </w:style>
  <w:style w:type="paragraph" w:customStyle="1" w:styleId="10NGP">
    <w:name w:val="Заг. таблиц10_NGP"/>
    <w:next w:val="NGP1"/>
    <w:link w:val="10NGP0"/>
    <w:semiHidden/>
    <w:qFormat/>
    <w:locked/>
    <w:rsid w:val="002D1661"/>
    <w:pPr>
      <w:jc w:val="center"/>
    </w:pPr>
    <w:rPr>
      <w:rFonts w:eastAsiaTheme="minorHAnsi"/>
      <w:szCs w:val="22"/>
      <w:lang w:eastAsia="en-US"/>
    </w:rPr>
  </w:style>
  <w:style w:type="character" w:customStyle="1" w:styleId="10NGP0">
    <w:name w:val="Заг. таблиц10_NGP Знак"/>
    <w:basedOn w:val="a8"/>
    <w:link w:val="10NGP"/>
    <w:semiHidden/>
    <w:rsid w:val="002D1661"/>
    <w:rPr>
      <w:rFonts w:eastAsiaTheme="minorHAnsi"/>
      <w:szCs w:val="22"/>
      <w:lang w:eastAsia="en-US"/>
    </w:rPr>
  </w:style>
  <w:style w:type="numbering" w:customStyle="1" w:styleId="2a">
    <w:name w:val="Стиль списка2"/>
    <w:uiPriority w:val="99"/>
    <w:rsid w:val="007E4DF5"/>
  </w:style>
  <w:style w:type="paragraph" w:customStyle="1" w:styleId="12NGP3">
    <w:name w:val="Табл12_NGP"/>
    <w:link w:val="12NGP4"/>
    <w:qFormat/>
    <w:rsid w:val="005C7198"/>
    <w:rPr>
      <w:rFonts w:eastAsiaTheme="minorHAnsi"/>
      <w:sz w:val="24"/>
      <w:szCs w:val="22"/>
      <w:lang w:eastAsia="en-US"/>
    </w:rPr>
  </w:style>
  <w:style w:type="character" w:customStyle="1" w:styleId="12NGP4">
    <w:name w:val="Табл12_NGP Знак"/>
    <w:basedOn w:val="a8"/>
    <w:link w:val="12NGP3"/>
    <w:rsid w:val="005C7198"/>
    <w:rPr>
      <w:rFonts w:eastAsiaTheme="minorHAnsi"/>
      <w:sz w:val="24"/>
      <w:szCs w:val="22"/>
      <w:lang w:eastAsia="en-US"/>
    </w:rPr>
  </w:style>
  <w:style w:type="paragraph" w:customStyle="1" w:styleId="140">
    <w:name w:val="Нормальный 14"/>
    <w:basedOn w:val="a7"/>
    <w:hidden/>
    <w:uiPriority w:val="99"/>
    <w:rsid w:val="005C7198"/>
    <w:pPr>
      <w:spacing w:line="360" w:lineRule="auto"/>
      <w:ind w:firstLine="709"/>
      <w:jc w:val="both"/>
    </w:pPr>
    <w:rPr>
      <w:sz w:val="28"/>
    </w:rPr>
  </w:style>
  <w:style w:type="paragraph" w:customStyle="1" w:styleId="ngp30">
    <w:name w:val="ИзмШт_ngp3"/>
    <w:link w:val="ngp31"/>
    <w:semiHidden/>
    <w:locked/>
    <w:rsid w:val="00F41B1C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31">
    <w:name w:val="ИзмШт_ngp3 Знак"/>
    <w:basedOn w:val="a8"/>
    <w:link w:val="ngp30"/>
    <w:semiHidden/>
    <w:rsid w:val="00F41B1C"/>
    <w:rPr>
      <w:rFonts w:eastAsiaTheme="minorHAnsi"/>
      <w:sz w:val="16"/>
      <w:szCs w:val="22"/>
      <w:lang w:eastAsia="en-US"/>
    </w:rPr>
  </w:style>
  <w:style w:type="paragraph" w:customStyle="1" w:styleId="ngp40">
    <w:name w:val="ИзмДатШт_ngp4"/>
    <w:link w:val="ngp41"/>
    <w:semiHidden/>
    <w:locked/>
    <w:rsid w:val="00F41B1C"/>
    <w:pPr>
      <w:jc w:val="center"/>
    </w:pPr>
    <w:rPr>
      <w:rFonts w:eastAsiaTheme="minorHAnsi"/>
      <w:w w:val="80"/>
      <w:sz w:val="16"/>
      <w:szCs w:val="22"/>
      <w:lang w:eastAsia="en-US"/>
    </w:rPr>
  </w:style>
  <w:style w:type="character" w:customStyle="1" w:styleId="ngp41">
    <w:name w:val="ИзмДатШт_ngp4 Знак"/>
    <w:basedOn w:val="a8"/>
    <w:link w:val="ngp40"/>
    <w:semiHidden/>
    <w:rsid w:val="00F41B1C"/>
    <w:rPr>
      <w:rFonts w:eastAsiaTheme="minorHAnsi"/>
      <w:w w:val="80"/>
      <w:sz w:val="16"/>
      <w:szCs w:val="22"/>
      <w:lang w:eastAsia="en-US"/>
    </w:rPr>
  </w:style>
  <w:style w:type="paragraph" w:customStyle="1" w:styleId="ngp6">
    <w:name w:val="ШтШап_ngp6"/>
    <w:link w:val="ngp60"/>
    <w:semiHidden/>
    <w:locked/>
    <w:rsid w:val="00F41B1C"/>
    <w:pPr>
      <w:jc w:val="center"/>
    </w:pPr>
    <w:rPr>
      <w:rFonts w:eastAsiaTheme="minorHAnsi"/>
      <w:b/>
      <w:sz w:val="16"/>
      <w:szCs w:val="22"/>
      <w:lang w:eastAsia="en-US"/>
    </w:rPr>
  </w:style>
  <w:style w:type="character" w:customStyle="1" w:styleId="ngp60">
    <w:name w:val="ШтШап_ngp6 Знак"/>
    <w:basedOn w:val="a8"/>
    <w:link w:val="ngp6"/>
    <w:semiHidden/>
    <w:rsid w:val="00F41B1C"/>
    <w:rPr>
      <w:rFonts w:eastAsiaTheme="minorHAnsi"/>
      <w:b/>
      <w:sz w:val="16"/>
      <w:szCs w:val="22"/>
      <w:lang w:eastAsia="en-US"/>
    </w:rPr>
  </w:style>
  <w:style w:type="paragraph" w:customStyle="1" w:styleId="ngp7">
    <w:name w:val="ОбозШт_ngp7"/>
    <w:link w:val="ngp70"/>
    <w:semiHidden/>
    <w:locked/>
    <w:rsid w:val="00F41B1C"/>
    <w:pPr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ngp70">
    <w:name w:val="ОбозШт_ngp7 Знак"/>
    <w:basedOn w:val="a8"/>
    <w:link w:val="ngp7"/>
    <w:semiHidden/>
    <w:rsid w:val="00F41B1C"/>
    <w:rPr>
      <w:rFonts w:eastAsiaTheme="minorHAnsi"/>
      <w:b/>
      <w:sz w:val="28"/>
      <w:szCs w:val="22"/>
      <w:lang w:eastAsia="en-US"/>
    </w:rPr>
  </w:style>
  <w:style w:type="paragraph" w:customStyle="1" w:styleId="ngp13">
    <w:name w:val="ЛистШт_ngp13"/>
    <w:link w:val="ngp130"/>
    <w:semiHidden/>
    <w:locked/>
    <w:rsid w:val="00F41B1C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ngp130">
    <w:name w:val="ЛистШт_ngp13 Знак"/>
    <w:basedOn w:val="a8"/>
    <w:link w:val="ngp13"/>
    <w:semiHidden/>
    <w:rsid w:val="00F41B1C"/>
    <w:rPr>
      <w:rFonts w:eastAsiaTheme="minorHAnsi"/>
      <w:sz w:val="24"/>
      <w:szCs w:val="22"/>
      <w:lang w:eastAsia="en-US"/>
    </w:rPr>
  </w:style>
  <w:style w:type="paragraph" w:customStyle="1" w:styleId="ngp25">
    <w:name w:val="ПодпШт_ngp25"/>
    <w:link w:val="ngp250"/>
    <w:semiHidden/>
    <w:locked/>
    <w:rsid w:val="00F41B1C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250">
    <w:name w:val="ПодпШт_ngp25 Знак"/>
    <w:basedOn w:val="a8"/>
    <w:link w:val="ngp25"/>
    <w:semiHidden/>
    <w:rsid w:val="00F41B1C"/>
    <w:rPr>
      <w:rFonts w:eastAsiaTheme="minorHAnsi"/>
      <w:sz w:val="16"/>
      <w:szCs w:val="22"/>
      <w:lang w:eastAsia="en-US"/>
    </w:rPr>
  </w:style>
  <w:style w:type="paragraph" w:customStyle="1" w:styleId="xl82">
    <w:name w:val="xl82"/>
    <w:basedOn w:val="a7"/>
    <w:rsid w:val="00817242"/>
    <w:pP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84">
    <w:name w:val="xl84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86">
    <w:name w:val="xl86"/>
    <w:basedOn w:val="a7"/>
    <w:rsid w:val="00817242"/>
    <w:pP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7"/>
    <w:rsid w:val="00817242"/>
    <w:pPr>
      <w:spacing w:before="100" w:beforeAutospacing="1" w:after="100" w:afterAutospacing="1"/>
      <w:textAlignment w:val="center"/>
    </w:pPr>
  </w:style>
  <w:style w:type="paragraph" w:customStyle="1" w:styleId="xl88">
    <w:name w:val="xl88"/>
    <w:basedOn w:val="a7"/>
    <w:rsid w:val="00817242"/>
    <w:pPr>
      <w:spacing w:before="100" w:beforeAutospacing="1" w:after="100" w:afterAutospacing="1"/>
      <w:jc w:val="center"/>
      <w:textAlignment w:val="center"/>
    </w:pPr>
  </w:style>
  <w:style w:type="paragraph" w:customStyle="1" w:styleId="xl89">
    <w:name w:val="xl89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0">
    <w:name w:val="xl90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91">
    <w:name w:val="xl91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92">
    <w:name w:val="xl92"/>
    <w:basedOn w:val="a7"/>
    <w:rsid w:val="00817242"/>
    <w:pP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93">
    <w:name w:val="xl93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94">
    <w:name w:val="xl94"/>
    <w:basedOn w:val="a7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i/>
      <w:iCs/>
    </w:rPr>
  </w:style>
  <w:style w:type="paragraph" w:customStyle="1" w:styleId="xl95">
    <w:name w:val="xl95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</w:rPr>
  </w:style>
  <w:style w:type="paragraph" w:customStyle="1" w:styleId="xl96">
    <w:name w:val="xl96"/>
    <w:basedOn w:val="a7"/>
    <w:rsid w:val="00817242"/>
    <w:pP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97">
    <w:name w:val="xl97"/>
    <w:basedOn w:val="a7"/>
    <w:rsid w:val="00817242"/>
    <w:pPr>
      <w:shd w:val="clear" w:color="000000" w:fill="FFFF00"/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99">
    <w:name w:val="xl99"/>
    <w:basedOn w:val="a7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7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01">
    <w:name w:val="xl101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02">
    <w:name w:val="xl102"/>
    <w:basedOn w:val="a7"/>
    <w:rsid w:val="00817242"/>
    <w:pPr>
      <w:spacing w:before="100" w:beforeAutospacing="1" w:after="100" w:afterAutospacing="1"/>
      <w:jc w:val="center"/>
      <w:textAlignment w:val="center"/>
    </w:pPr>
  </w:style>
  <w:style w:type="paragraph" w:customStyle="1" w:styleId="xl103">
    <w:name w:val="xl103"/>
    <w:basedOn w:val="a7"/>
    <w:rsid w:val="00817242"/>
    <w:pP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04">
    <w:name w:val="xl104"/>
    <w:basedOn w:val="a7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05">
    <w:name w:val="xl105"/>
    <w:basedOn w:val="a7"/>
    <w:rsid w:val="00817242"/>
    <w:pPr>
      <w:spacing w:before="100" w:beforeAutospacing="1" w:after="100" w:afterAutospacing="1"/>
      <w:jc w:val="center"/>
      <w:textAlignment w:val="center"/>
    </w:pPr>
  </w:style>
  <w:style w:type="paragraph" w:customStyle="1" w:styleId="xl106">
    <w:name w:val="xl106"/>
    <w:basedOn w:val="a7"/>
    <w:rsid w:val="00817242"/>
    <w:pP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7">
    <w:name w:val="xl107"/>
    <w:basedOn w:val="a7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8">
    <w:name w:val="xl108"/>
    <w:basedOn w:val="a7"/>
    <w:rsid w:val="008172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7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10">
    <w:name w:val="xl110"/>
    <w:basedOn w:val="a7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11">
    <w:name w:val="xl111"/>
    <w:basedOn w:val="a7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12">
    <w:name w:val="xl112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13">
    <w:name w:val="xl113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14">
    <w:name w:val="xl114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</w:rPr>
  </w:style>
  <w:style w:type="paragraph" w:customStyle="1" w:styleId="xl115">
    <w:name w:val="xl115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6">
    <w:name w:val="xl116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17">
    <w:name w:val="xl117"/>
    <w:basedOn w:val="a7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</w:rPr>
  </w:style>
  <w:style w:type="paragraph" w:customStyle="1" w:styleId="xl118">
    <w:name w:val="xl118"/>
    <w:basedOn w:val="a7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9">
    <w:name w:val="xl119"/>
    <w:basedOn w:val="a7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20">
    <w:name w:val="xl120"/>
    <w:basedOn w:val="a7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1">
    <w:name w:val="xl121"/>
    <w:basedOn w:val="a7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</w:rPr>
  </w:style>
  <w:style w:type="paragraph" w:customStyle="1" w:styleId="xl122">
    <w:name w:val="xl122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23">
    <w:name w:val="xl123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24">
    <w:name w:val="xl124"/>
    <w:basedOn w:val="a7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8"/>
      <w:szCs w:val="28"/>
    </w:rPr>
  </w:style>
  <w:style w:type="paragraph" w:customStyle="1" w:styleId="xl125">
    <w:name w:val="xl125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26">
    <w:name w:val="xl126"/>
    <w:basedOn w:val="a7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27">
    <w:name w:val="xl127"/>
    <w:basedOn w:val="a7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28">
    <w:name w:val="xl128"/>
    <w:basedOn w:val="a7"/>
    <w:rsid w:val="0081724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29">
    <w:name w:val="xl129"/>
    <w:basedOn w:val="a7"/>
    <w:rsid w:val="0081724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30">
    <w:name w:val="xl130"/>
    <w:basedOn w:val="a7"/>
    <w:rsid w:val="008172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31">
    <w:name w:val="xl131"/>
    <w:basedOn w:val="a7"/>
    <w:rsid w:val="008172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32">
    <w:name w:val="xl132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33">
    <w:name w:val="xl133"/>
    <w:basedOn w:val="a7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34">
    <w:name w:val="xl134"/>
    <w:basedOn w:val="a7"/>
    <w:rsid w:val="0081724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35">
    <w:name w:val="xl135"/>
    <w:basedOn w:val="a7"/>
    <w:rsid w:val="0081724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36">
    <w:name w:val="xl136"/>
    <w:basedOn w:val="a7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37">
    <w:name w:val="xl137"/>
    <w:basedOn w:val="a7"/>
    <w:rsid w:val="0081724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38">
    <w:name w:val="xl138"/>
    <w:basedOn w:val="a7"/>
    <w:rsid w:val="0081724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39">
    <w:name w:val="xl139"/>
    <w:basedOn w:val="a7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40">
    <w:name w:val="xl140"/>
    <w:basedOn w:val="a7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41">
    <w:name w:val="xl141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</w:rPr>
  </w:style>
  <w:style w:type="paragraph" w:customStyle="1" w:styleId="xl142">
    <w:name w:val="xl142"/>
    <w:basedOn w:val="a7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43">
    <w:name w:val="xl143"/>
    <w:basedOn w:val="a7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44">
    <w:name w:val="xl144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5">
    <w:name w:val="xl145"/>
    <w:basedOn w:val="a7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6">
    <w:name w:val="xl146"/>
    <w:basedOn w:val="a7"/>
    <w:rsid w:val="008172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7">
    <w:name w:val="xl147"/>
    <w:basedOn w:val="a7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8">
    <w:name w:val="xl148"/>
    <w:basedOn w:val="a7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9">
    <w:name w:val="xl149"/>
    <w:basedOn w:val="a7"/>
    <w:rsid w:val="0081724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50">
    <w:name w:val="xl150"/>
    <w:basedOn w:val="a7"/>
    <w:rsid w:val="008172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51">
    <w:name w:val="xl151"/>
    <w:basedOn w:val="a7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52">
    <w:name w:val="xl152"/>
    <w:basedOn w:val="a7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53">
    <w:name w:val="xl153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4">
    <w:name w:val="xl154"/>
    <w:basedOn w:val="a7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55">
    <w:name w:val="xl155"/>
    <w:basedOn w:val="a7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56">
    <w:name w:val="xl156"/>
    <w:basedOn w:val="a7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57">
    <w:name w:val="xl157"/>
    <w:basedOn w:val="a7"/>
    <w:rsid w:val="00817242"/>
    <w:pPr>
      <w:pBdr>
        <w:top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</w:rPr>
  </w:style>
  <w:style w:type="character" w:customStyle="1" w:styleId="afff6">
    <w:name w:val="Основной тескт Знак"/>
    <w:basedOn w:val="a8"/>
    <w:link w:val="afff7"/>
    <w:locked/>
    <w:rsid w:val="005D1893"/>
  </w:style>
  <w:style w:type="paragraph" w:customStyle="1" w:styleId="afff7">
    <w:name w:val="Основной тескт"/>
    <w:basedOn w:val="a7"/>
    <w:link w:val="afff6"/>
    <w:rsid w:val="005D1893"/>
    <w:pPr>
      <w:spacing w:line="360" w:lineRule="auto"/>
      <w:ind w:firstLine="567"/>
      <w:jc w:val="both"/>
    </w:pPr>
  </w:style>
  <w:style w:type="paragraph" w:customStyle="1" w:styleId="xl67">
    <w:name w:val="xl67"/>
    <w:basedOn w:val="a7"/>
    <w:rsid w:val="0054106C"/>
    <w:pPr>
      <w:spacing w:before="100" w:beforeAutospacing="1" w:after="100" w:afterAutospacing="1"/>
      <w:textAlignment w:val="center"/>
    </w:pPr>
  </w:style>
  <w:style w:type="paragraph" w:customStyle="1" w:styleId="xl68">
    <w:name w:val="xl68"/>
    <w:basedOn w:val="a7"/>
    <w:rsid w:val="0054106C"/>
    <w:pP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7"/>
    <w:rsid w:val="0054106C"/>
    <w:pPr>
      <w:spacing w:before="100" w:beforeAutospacing="1" w:after="100" w:afterAutospacing="1"/>
      <w:jc w:val="right"/>
      <w:textAlignment w:val="center"/>
    </w:pPr>
  </w:style>
  <w:style w:type="paragraph" w:customStyle="1" w:styleId="xl70">
    <w:name w:val="xl70"/>
    <w:basedOn w:val="a7"/>
    <w:rsid w:val="0054106C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1">
    <w:name w:val="xl71"/>
    <w:basedOn w:val="a7"/>
    <w:rsid w:val="005410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72">
    <w:name w:val="xl72"/>
    <w:basedOn w:val="a7"/>
    <w:rsid w:val="005410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73">
    <w:name w:val="xl73"/>
    <w:basedOn w:val="a7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4">
    <w:name w:val="xl74"/>
    <w:basedOn w:val="a7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5">
    <w:name w:val="xl75"/>
    <w:basedOn w:val="a7"/>
    <w:rsid w:val="0054106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76">
    <w:name w:val="xl76"/>
    <w:basedOn w:val="a7"/>
    <w:rsid w:val="005410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77">
    <w:name w:val="xl77"/>
    <w:basedOn w:val="a7"/>
    <w:rsid w:val="005410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78">
    <w:name w:val="xl78"/>
    <w:basedOn w:val="a7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9">
    <w:name w:val="xl79"/>
    <w:basedOn w:val="a7"/>
    <w:rsid w:val="0054106C"/>
    <w:pPr>
      <w:shd w:val="clear" w:color="000000" w:fill="FFFF00"/>
      <w:spacing w:before="100" w:beforeAutospacing="1" w:after="100" w:afterAutospacing="1"/>
      <w:jc w:val="center"/>
      <w:textAlignment w:val="center"/>
    </w:pPr>
  </w:style>
  <w:style w:type="paragraph" w:customStyle="1" w:styleId="xl80">
    <w:name w:val="xl80"/>
    <w:basedOn w:val="a7"/>
    <w:rsid w:val="0054106C"/>
    <w:pP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81">
    <w:name w:val="xl81"/>
    <w:basedOn w:val="a7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8">
    <w:name w:val="xl158"/>
    <w:basedOn w:val="a7"/>
    <w:rsid w:val="0044476C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59">
    <w:name w:val="xl159"/>
    <w:basedOn w:val="a7"/>
    <w:rsid w:val="0044476C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60">
    <w:name w:val="xl160"/>
    <w:basedOn w:val="a7"/>
    <w:rsid w:val="0044476C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61">
    <w:name w:val="xl161"/>
    <w:basedOn w:val="a7"/>
    <w:rsid w:val="0044476C"/>
    <w:pPr>
      <w:spacing w:before="100" w:beforeAutospacing="1" w:after="100" w:afterAutospacing="1"/>
      <w:jc w:val="center"/>
      <w:textAlignment w:val="center"/>
    </w:pPr>
  </w:style>
  <w:style w:type="paragraph" w:customStyle="1" w:styleId="xl162">
    <w:name w:val="xl162"/>
    <w:basedOn w:val="a7"/>
    <w:rsid w:val="004447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63">
    <w:name w:val="xl163"/>
    <w:basedOn w:val="a7"/>
    <w:rsid w:val="0044476C"/>
    <w:pPr>
      <w:shd w:val="clear" w:color="000000" w:fill="FFFF00"/>
      <w:spacing w:before="100" w:beforeAutospacing="1" w:after="100" w:afterAutospacing="1"/>
      <w:jc w:val="center"/>
      <w:textAlignment w:val="center"/>
    </w:pPr>
  </w:style>
  <w:style w:type="paragraph" w:customStyle="1" w:styleId="xl164">
    <w:name w:val="xl164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65">
    <w:name w:val="xl165"/>
    <w:basedOn w:val="a7"/>
    <w:rsid w:val="0044476C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66">
    <w:name w:val="xl166"/>
    <w:basedOn w:val="a7"/>
    <w:rsid w:val="004447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67">
    <w:name w:val="xl167"/>
    <w:basedOn w:val="a7"/>
    <w:rsid w:val="004447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68">
    <w:name w:val="xl168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69">
    <w:name w:val="xl169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0">
    <w:name w:val="xl170"/>
    <w:basedOn w:val="a7"/>
    <w:rsid w:val="0044476C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1">
    <w:name w:val="xl171"/>
    <w:basedOn w:val="a7"/>
    <w:rsid w:val="0044476C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172">
    <w:name w:val="xl172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3">
    <w:name w:val="xl173"/>
    <w:basedOn w:val="a7"/>
    <w:rsid w:val="0044476C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4">
    <w:name w:val="xl174"/>
    <w:basedOn w:val="a7"/>
    <w:rsid w:val="0044476C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5">
    <w:name w:val="xl175"/>
    <w:basedOn w:val="a7"/>
    <w:rsid w:val="0044476C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6">
    <w:name w:val="xl176"/>
    <w:basedOn w:val="a7"/>
    <w:rsid w:val="004447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77">
    <w:name w:val="xl177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8">
    <w:name w:val="xl178"/>
    <w:basedOn w:val="a7"/>
    <w:rsid w:val="0044476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9">
    <w:name w:val="xl179"/>
    <w:basedOn w:val="a7"/>
    <w:rsid w:val="0044476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80">
    <w:name w:val="xl180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81">
    <w:name w:val="xl181"/>
    <w:basedOn w:val="a7"/>
    <w:rsid w:val="004447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82">
    <w:name w:val="xl182"/>
    <w:basedOn w:val="a7"/>
    <w:rsid w:val="004447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83">
    <w:name w:val="xl183"/>
    <w:basedOn w:val="a7"/>
    <w:rsid w:val="0044476C"/>
    <w:pPr>
      <w:pBdr>
        <w:top w:val="single" w:sz="8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84">
    <w:name w:val="xl184"/>
    <w:basedOn w:val="a7"/>
    <w:rsid w:val="0044476C"/>
    <w:pPr>
      <w:pBdr>
        <w:top w:val="single" w:sz="8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85">
    <w:name w:val="xl185"/>
    <w:basedOn w:val="a7"/>
    <w:rsid w:val="0044476C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86">
    <w:name w:val="xl186"/>
    <w:basedOn w:val="a7"/>
    <w:rsid w:val="0044476C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87">
    <w:name w:val="xl187"/>
    <w:basedOn w:val="a7"/>
    <w:rsid w:val="0044476C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88">
    <w:name w:val="xl188"/>
    <w:basedOn w:val="a7"/>
    <w:rsid w:val="0044476C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189">
    <w:name w:val="xl189"/>
    <w:basedOn w:val="a7"/>
    <w:rsid w:val="0044476C"/>
    <w:pPr>
      <w:pBdr>
        <w:top w:val="single" w:sz="4" w:space="0" w:color="auto"/>
        <w:left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190">
    <w:name w:val="xl190"/>
    <w:basedOn w:val="a7"/>
    <w:rsid w:val="0044476C"/>
    <w:pPr>
      <w:pBdr>
        <w:top w:val="single" w:sz="4" w:space="0" w:color="auto"/>
        <w:bottom w:val="single" w:sz="8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191">
    <w:name w:val="xl191"/>
    <w:basedOn w:val="a7"/>
    <w:rsid w:val="0044476C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192">
    <w:name w:val="xl192"/>
    <w:basedOn w:val="a7"/>
    <w:rsid w:val="0044476C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93">
    <w:name w:val="xl193"/>
    <w:basedOn w:val="a7"/>
    <w:rsid w:val="0044476C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94">
    <w:name w:val="xl194"/>
    <w:basedOn w:val="a7"/>
    <w:rsid w:val="0044476C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95">
    <w:name w:val="xl195"/>
    <w:basedOn w:val="a7"/>
    <w:rsid w:val="0044476C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196">
    <w:name w:val="xl196"/>
    <w:basedOn w:val="a7"/>
    <w:rsid w:val="0044476C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197">
    <w:name w:val="xl197"/>
    <w:basedOn w:val="a7"/>
    <w:rsid w:val="0044476C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198">
    <w:name w:val="xl198"/>
    <w:basedOn w:val="a7"/>
    <w:rsid w:val="0044476C"/>
    <w:pPr>
      <w:pBdr>
        <w:bottom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99">
    <w:name w:val="xl199"/>
    <w:basedOn w:val="a7"/>
    <w:rsid w:val="0044476C"/>
    <w:pPr>
      <w:pBdr>
        <w:top w:val="single" w:sz="8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00">
    <w:name w:val="xl200"/>
    <w:basedOn w:val="a7"/>
    <w:rsid w:val="0044476C"/>
    <w:pPr>
      <w:pBdr>
        <w:top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01">
    <w:name w:val="xl201"/>
    <w:basedOn w:val="a7"/>
    <w:rsid w:val="0044476C"/>
    <w:pPr>
      <w:pBdr>
        <w:top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02">
    <w:name w:val="xl202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203">
    <w:name w:val="xl203"/>
    <w:basedOn w:val="a7"/>
    <w:rsid w:val="0044476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204">
    <w:name w:val="xl204"/>
    <w:basedOn w:val="a7"/>
    <w:rsid w:val="0044476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</w:rPr>
  </w:style>
  <w:style w:type="paragraph" w:customStyle="1" w:styleId="xl205">
    <w:name w:val="xl205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06">
    <w:name w:val="xl206"/>
    <w:basedOn w:val="a7"/>
    <w:rsid w:val="0044476C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07">
    <w:name w:val="xl207"/>
    <w:basedOn w:val="a7"/>
    <w:rsid w:val="0044476C"/>
    <w:pPr>
      <w:pBdr>
        <w:top w:val="single" w:sz="8" w:space="0" w:color="auto"/>
        <w:bottom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08">
    <w:name w:val="xl208"/>
    <w:basedOn w:val="a7"/>
    <w:rsid w:val="0044476C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09">
    <w:name w:val="xl209"/>
    <w:basedOn w:val="a7"/>
    <w:rsid w:val="0044476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10">
    <w:name w:val="xl210"/>
    <w:basedOn w:val="a7"/>
    <w:rsid w:val="0044476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11">
    <w:name w:val="xl211"/>
    <w:basedOn w:val="a7"/>
    <w:rsid w:val="0044476C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12">
    <w:name w:val="xl212"/>
    <w:basedOn w:val="a7"/>
    <w:rsid w:val="0044476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13">
    <w:name w:val="xl213"/>
    <w:basedOn w:val="a7"/>
    <w:rsid w:val="0044476C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14">
    <w:name w:val="xl214"/>
    <w:basedOn w:val="a7"/>
    <w:rsid w:val="0044476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15">
    <w:name w:val="xl215"/>
    <w:basedOn w:val="a7"/>
    <w:rsid w:val="0044476C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16">
    <w:name w:val="xl216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17">
    <w:name w:val="xl217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218">
    <w:name w:val="xl218"/>
    <w:basedOn w:val="a7"/>
    <w:rsid w:val="0044476C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19">
    <w:name w:val="xl219"/>
    <w:basedOn w:val="a7"/>
    <w:rsid w:val="0044476C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20">
    <w:name w:val="xl220"/>
    <w:basedOn w:val="a7"/>
    <w:rsid w:val="0044476C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21">
    <w:name w:val="xl221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22">
    <w:name w:val="xl222"/>
    <w:basedOn w:val="a7"/>
    <w:rsid w:val="004447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23">
    <w:name w:val="xl223"/>
    <w:basedOn w:val="a7"/>
    <w:rsid w:val="004447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24">
    <w:name w:val="xl224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225">
    <w:name w:val="xl225"/>
    <w:basedOn w:val="a7"/>
    <w:rsid w:val="0044476C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226">
    <w:name w:val="xl226"/>
    <w:basedOn w:val="a7"/>
    <w:rsid w:val="0044476C"/>
    <w:pP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227">
    <w:name w:val="xl227"/>
    <w:basedOn w:val="a7"/>
    <w:rsid w:val="0044476C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228">
    <w:name w:val="xl228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29">
    <w:name w:val="xl229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230">
    <w:name w:val="xl230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31">
    <w:name w:val="xl231"/>
    <w:basedOn w:val="a7"/>
    <w:rsid w:val="0044476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</w:style>
  <w:style w:type="paragraph" w:customStyle="1" w:styleId="xl232">
    <w:name w:val="xl232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33">
    <w:name w:val="xl233"/>
    <w:basedOn w:val="a7"/>
    <w:rsid w:val="0044476C"/>
    <w:pPr>
      <w:pBdr>
        <w:top w:val="single" w:sz="4" w:space="0" w:color="auto"/>
        <w:bottom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34">
    <w:name w:val="xl234"/>
    <w:basedOn w:val="a7"/>
    <w:rsid w:val="0044476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35">
    <w:name w:val="xl235"/>
    <w:basedOn w:val="a7"/>
    <w:rsid w:val="0044476C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36">
    <w:name w:val="xl236"/>
    <w:basedOn w:val="a7"/>
    <w:rsid w:val="0044476C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37">
    <w:name w:val="xl237"/>
    <w:basedOn w:val="a7"/>
    <w:rsid w:val="0044476C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38">
    <w:name w:val="xl238"/>
    <w:basedOn w:val="a7"/>
    <w:rsid w:val="0044476C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39">
    <w:name w:val="xl239"/>
    <w:basedOn w:val="a7"/>
    <w:rsid w:val="004447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color w:val="000000"/>
    </w:rPr>
  </w:style>
  <w:style w:type="paragraph" w:customStyle="1" w:styleId="xl240">
    <w:name w:val="xl240"/>
    <w:basedOn w:val="a7"/>
    <w:rsid w:val="0044476C"/>
    <w:pPr>
      <w:pBdr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  <w:textAlignment w:val="center"/>
    </w:pPr>
    <w:rPr>
      <w:b/>
      <w:bCs/>
    </w:rPr>
  </w:style>
  <w:style w:type="character" w:customStyle="1" w:styleId="afff8">
    <w:name w:val="Гипертекстовая ссылка"/>
    <w:hidden/>
    <w:uiPriority w:val="99"/>
    <w:rsid w:val="00C02841"/>
    <w:rPr>
      <w:color w:val="008000"/>
    </w:rPr>
  </w:style>
  <w:style w:type="paragraph" w:customStyle="1" w:styleId="ConsPlusNormal">
    <w:name w:val="ConsPlusNormal"/>
    <w:hidden/>
    <w:rsid w:val="00C0284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Normal">
    <w:name w:val="ConsNormal"/>
    <w:hidden/>
    <w:rsid w:val="00C0284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0">
    <w:name w:val="List Bullet"/>
    <w:basedOn w:val="a7"/>
    <w:uiPriority w:val="99"/>
    <w:unhideWhenUsed/>
    <w:rsid w:val="00C02841"/>
    <w:pPr>
      <w:numPr>
        <w:numId w:val="10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paragraph" w:styleId="afff9">
    <w:name w:val="E-mail Signature"/>
    <w:basedOn w:val="a7"/>
    <w:link w:val="afffa"/>
    <w:uiPriority w:val="99"/>
    <w:unhideWhenUsed/>
    <w:rsid w:val="00C02841"/>
    <w:pPr>
      <w:suppressAutoHyphens/>
      <w:ind w:firstLine="709"/>
      <w:contextualSpacing/>
      <w:jc w:val="both"/>
    </w:pPr>
    <w:rPr>
      <w:rFonts w:eastAsiaTheme="minorHAnsi"/>
      <w:szCs w:val="22"/>
      <w:lang w:eastAsia="en-US"/>
    </w:rPr>
  </w:style>
  <w:style w:type="character" w:customStyle="1" w:styleId="afffa">
    <w:name w:val="Электронная подпись Знак"/>
    <w:basedOn w:val="a8"/>
    <w:link w:val="afff9"/>
    <w:uiPriority w:val="99"/>
    <w:rsid w:val="00C02841"/>
    <w:rPr>
      <w:rFonts w:eastAsiaTheme="minorHAnsi"/>
      <w:sz w:val="24"/>
      <w:szCs w:val="22"/>
      <w:lang w:eastAsia="en-US"/>
    </w:rPr>
  </w:style>
  <w:style w:type="paragraph" w:styleId="afffb">
    <w:name w:val="Message Header"/>
    <w:basedOn w:val="a7"/>
    <w:link w:val="afffc"/>
    <w:uiPriority w:val="99"/>
    <w:unhideWhenUsed/>
    <w:rsid w:val="00C0284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uppressAutoHyphens/>
      <w:ind w:left="1134" w:hanging="1134"/>
      <w:contextualSpacing/>
      <w:jc w:val="both"/>
    </w:pPr>
    <w:rPr>
      <w:rFonts w:asciiTheme="majorHAnsi" w:eastAsiaTheme="majorEastAsia" w:hAnsiTheme="majorHAnsi" w:cstheme="majorBidi"/>
      <w:lang w:eastAsia="en-US"/>
    </w:rPr>
  </w:style>
  <w:style w:type="character" w:customStyle="1" w:styleId="afffc">
    <w:name w:val="Шапка Знак"/>
    <w:basedOn w:val="a8"/>
    <w:link w:val="afffb"/>
    <w:uiPriority w:val="99"/>
    <w:rsid w:val="00C02841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character" w:styleId="HTML">
    <w:name w:val="HTML Cite"/>
    <w:basedOn w:val="a8"/>
    <w:uiPriority w:val="99"/>
    <w:unhideWhenUsed/>
    <w:rsid w:val="00C02841"/>
    <w:rPr>
      <w:i/>
      <w:iCs/>
    </w:rPr>
  </w:style>
  <w:style w:type="paragraph" w:styleId="2b">
    <w:name w:val="Quote"/>
    <w:basedOn w:val="a7"/>
    <w:next w:val="a7"/>
    <w:link w:val="2c"/>
    <w:uiPriority w:val="29"/>
    <w:rsid w:val="00C02841"/>
    <w:pPr>
      <w:suppressAutoHyphens/>
      <w:spacing w:line="360" w:lineRule="auto"/>
      <w:ind w:firstLine="709"/>
      <w:contextualSpacing/>
      <w:jc w:val="both"/>
    </w:pPr>
    <w:rPr>
      <w:rFonts w:eastAsiaTheme="minorHAnsi"/>
      <w:i/>
      <w:iCs/>
      <w:color w:val="000000" w:themeColor="text1"/>
      <w:szCs w:val="22"/>
      <w:lang w:eastAsia="en-US"/>
    </w:rPr>
  </w:style>
  <w:style w:type="character" w:customStyle="1" w:styleId="2c">
    <w:name w:val="Цитата 2 Знак"/>
    <w:basedOn w:val="a8"/>
    <w:link w:val="2b"/>
    <w:uiPriority w:val="29"/>
    <w:rsid w:val="00C02841"/>
    <w:rPr>
      <w:rFonts w:eastAsiaTheme="minorHAnsi"/>
      <w:i/>
      <w:iCs/>
      <w:color w:val="000000" w:themeColor="text1"/>
      <w:sz w:val="24"/>
      <w:szCs w:val="22"/>
      <w:lang w:eastAsia="en-US"/>
    </w:rPr>
  </w:style>
  <w:style w:type="table" w:styleId="-6">
    <w:name w:val="Colorful List Accent 6"/>
    <w:basedOn w:val="a9"/>
    <w:uiPriority w:val="72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-5">
    <w:name w:val="Colorful List Accent 5"/>
    <w:basedOn w:val="a9"/>
    <w:uiPriority w:val="72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4">
    <w:name w:val="Colorful List Accent 4"/>
    <w:basedOn w:val="a9"/>
    <w:uiPriority w:val="72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3">
    <w:name w:val="Colorful List Accent 3"/>
    <w:basedOn w:val="a9"/>
    <w:uiPriority w:val="72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2">
    <w:name w:val="Colorful List Accent 2"/>
    <w:basedOn w:val="a9"/>
    <w:uiPriority w:val="72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1">
    <w:name w:val="Colorful List Accent 1"/>
    <w:basedOn w:val="a9"/>
    <w:uiPriority w:val="72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afffd">
    <w:name w:val="Colorful List"/>
    <w:basedOn w:val="a9"/>
    <w:uiPriority w:val="72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39">
    <w:name w:val="Table Colorful 3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2d">
    <w:name w:val="Table Colorful 2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6">
    <w:name w:val="Table Colorful 1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color w:val="FFFFFF"/>
      <w:sz w:val="22"/>
      <w:szCs w:val="22"/>
      <w:lang w:eastAsia="en-US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0">
    <w:name w:val="Colorful Grid Accent 6"/>
    <w:basedOn w:val="a9"/>
    <w:uiPriority w:val="73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-50">
    <w:name w:val="Colorful Grid Accent 5"/>
    <w:basedOn w:val="a9"/>
    <w:uiPriority w:val="73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40">
    <w:name w:val="Colorful Grid Accent 4"/>
    <w:basedOn w:val="a9"/>
    <w:uiPriority w:val="73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30">
    <w:name w:val="Colorful Grid Accent 3"/>
    <w:basedOn w:val="a9"/>
    <w:uiPriority w:val="73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20">
    <w:name w:val="Colorful Grid Accent 2"/>
    <w:basedOn w:val="a9"/>
    <w:uiPriority w:val="73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10">
    <w:name w:val="Colorful Grid Accent 1"/>
    <w:basedOn w:val="a9"/>
    <w:uiPriority w:val="73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afffe">
    <w:name w:val="Colorful Grid"/>
    <w:basedOn w:val="a9"/>
    <w:uiPriority w:val="73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61">
    <w:name w:val="Colorful Shading Accent 6"/>
    <w:basedOn w:val="a9"/>
    <w:uiPriority w:val="71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1">
    <w:name w:val="Colorful Shading Accent 5"/>
    <w:basedOn w:val="a9"/>
    <w:uiPriority w:val="71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41">
    <w:name w:val="Colorful Shading Accent 4"/>
    <w:basedOn w:val="a9"/>
    <w:uiPriority w:val="71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1">
    <w:name w:val="Colorful Shading Accent 3"/>
    <w:basedOn w:val="a9"/>
    <w:uiPriority w:val="71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21">
    <w:name w:val="Colorful Shading Accent 2"/>
    <w:basedOn w:val="a9"/>
    <w:uiPriority w:val="71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1">
    <w:name w:val="Colorful Shading Accent 1"/>
    <w:basedOn w:val="a9"/>
    <w:uiPriority w:val="71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ff">
    <w:name w:val="Colorful Shading"/>
    <w:basedOn w:val="a9"/>
    <w:uiPriority w:val="71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91">
    <w:name w:val="index 9"/>
    <w:basedOn w:val="a7"/>
    <w:next w:val="a7"/>
    <w:autoRedefine/>
    <w:uiPriority w:val="99"/>
    <w:unhideWhenUsed/>
    <w:rsid w:val="00C02841"/>
    <w:pPr>
      <w:suppressAutoHyphens/>
      <w:ind w:left="1980" w:hanging="220"/>
      <w:contextualSpacing/>
      <w:jc w:val="both"/>
    </w:pPr>
    <w:rPr>
      <w:rFonts w:eastAsiaTheme="minorHAnsi"/>
      <w:szCs w:val="22"/>
      <w:lang w:eastAsia="en-US"/>
    </w:rPr>
  </w:style>
  <w:style w:type="paragraph" w:styleId="81">
    <w:name w:val="index 8"/>
    <w:basedOn w:val="a7"/>
    <w:next w:val="a7"/>
    <w:autoRedefine/>
    <w:uiPriority w:val="99"/>
    <w:unhideWhenUsed/>
    <w:rsid w:val="00C02841"/>
    <w:pPr>
      <w:suppressAutoHyphens/>
      <w:ind w:left="1760" w:hanging="220"/>
      <w:contextualSpacing/>
      <w:jc w:val="both"/>
    </w:pPr>
    <w:rPr>
      <w:rFonts w:eastAsiaTheme="minorHAnsi"/>
      <w:szCs w:val="22"/>
      <w:lang w:eastAsia="en-US"/>
    </w:rPr>
  </w:style>
  <w:style w:type="paragraph" w:styleId="71">
    <w:name w:val="index 7"/>
    <w:basedOn w:val="a7"/>
    <w:next w:val="a7"/>
    <w:autoRedefine/>
    <w:uiPriority w:val="99"/>
    <w:unhideWhenUsed/>
    <w:rsid w:val="00C02841"/>
    <w:pPr>
      <w:suppressAutoHyphens/>
      <w:ind w:left="1540" w:hanging="220"/>
      <w:contextualSpacing/>
      <w:jc w:val="both"/>
    </w:pPr>
    <w:rPr>
      <w:rFonts w:eastAsiaTheme="minorHAnsi"/>
      <w:szCs w:val="22"/>
      <w:lang w:eastAsia="en-US"/>
    </w:rPr>
  </w:style>
  <w:style w:type="paragraph" w:styleId="61">
    <w:name w:val="index 6"/>
    <w:basedOn w:val="a7"/>
    <w:next w:val="a7"/>
    <w:autoRedefine/>
    <w:uiPriority w:val="99"/>
    <w:unhideWhenUsed/>
    <w:rsid w:val="00C02841"/>
    <w:pPr>
      <w:suppressAutoHyphens/>
      <w:ind w:left="1320" w:hanging="220"/>
      <w:contextualSpacing/>
      <w:jc w:val="both"/>
    </w:pPr>
    <w:rPr>
      <w:rFonts w:eastAsiaTheme="minorHAnsi"/>
      <w:szCs w:val="22"/>
      <w:lang w:eastAsia="en-US"/>
    </w:rPr>
  </w:style>
  <w:style w:type="paragraph" w:styleId="53">
    <w:name w:val="index 5"/>
    <w:basedOn w:val="a7"/>
    <w:next w:val="a7"/>
    <w:autoRedefine/>
    <w:uiPriority w:val="99"/>
    <w:unhideWhenUsed/>
    <w:rsid w:val="00C02841"/>
    <w:pPr>
      <w:suppressAutoHyphens/>
      <w:ind w:left="1100" w:hanging="220"/>
      <w:contextualSpacing/>
      <w:jc w:val="both"/>
    </w:pPr>
    <w:rPr>
      <w:rFonts w:eastAsiaTheme="minorHAnsi"/>
      <w:szCs w:val="22"/>
      <w:lang w:eastAsia="en-US"/>
    </w:rPr>
  </w:style>
  <w:style w:type="paragraph" w:styleId="43">
    <w:name w:val="index 4"/>
    <w:basedOn w:val="a7"/>
    <w:next w:val="a7"/>
    <w:autoRedefine/>
    <w:uiPriority w:val="99"/>
    <w:unhideWhenUsed/>
    <w:rsid w:val="00C02841"/>
    <w:pPr>
      <w:suppressAutoHyphens/>
      <w:ind w:left="880" w:hanging="220"/>
      <w:contextualSpacing/>
      <w:jc w:val="both"/>
    </w:pPr>
    <w:rPr>
      <w:rFonts w:eastAsiaTheme="minorHAnsi"/>
      <w:szCs w:val="22"/>
      <w:lang w:eastAsia="en-US"/>
    </w:rPr>
  </w:style>
  <w:style w:type="paragraph" w:styleId="3a">
    <w:name w:val="index 3"/>
    <w:basedOn w:val="a7"/>
    <w:next w:val="a7"/>
    <w:autoRedefine/>
    <w:uiPriority w:val="99"/>
    <w:unhideWhenUsed/>
    <w:rsid w:val="00C02841"/>
    <w:pPr>
      <w:suppressAutoHyphens/>
      <w:ind w:left="660" w:hanging="220"/>
      <w:contextualSpacing/>
      <w:jc w:val="both"/>
    </w:pPr>
    <w:rPr>
      <w:rFonts w:eastAsiaTheme="minorHAnsi"/>
      <w:szCs w:val="22"/>
      <w:lang w:eastAsia="en-US"/>
    </w:rPr>
  </w:style>
  <w:style w:type="paragraph" w:styleId="2e">
    <w:name w:val="index 2"/>
    <w:basedOn w:val="a7"/>
    <w:next w:val="a7"/>
    <w:autoRedefine/>
    <w:uiPriority w:val="99"/>
    <w:unhideWhenUsed/>
    <w:rsid w:val="00C02841"/>
    <w:pPr>
      <w:suppressAutoHyphens/>
      <w:ind w:left="440" w:hanging="220"/>
      <w:contextualSpacing/>
      <w:jc w:val="both"/>
    </w:pPr>
    <w:rPr>
      <w:rFonts w:eastAsiaTheme="minorHAnsi"/>
      <w:szCs w:val="22"/>
      <w:lang w:eastAsia="en-US"/>
    </w:rPr>
  </w:style>
  <w:style w:type="paragraph" w:styleId="17">
    <w:name w:val="index 1"/>
    <w:basedOn w:val="a7"/>
    <w:next w:val="a7"/>
    <w:autoRedefine/>
    <w:uiPriority w:val="99"/>
    <w:unhideWhenUsed/>
    <w:rsid w:val="00C02841"/>
    <w:pPr>
      <w:suppressAutoHyphens/>
      <w:ind w:left="220" w:hanging="220"/>
      <w:contextualSpacing/>
      <w:jc w:val="both"/>
    </w:pPr>
    <w:rPr>
      <w:rFonts w:eastAsiaTheme="minorHAnsi"/>
      <w:szCs w:val="22"/>
      <w:lang w:eastAsia="en-US"/>
    </w:rPr>
  </w:style>
  <w:style w:type="paragraph" w:styleId="affff0">
    <w:name w:val="index heading"/>
    <w:basedOn w:val="a7"/>
    <w:next w:val="17"/>
    <w:uiPriority w:val="99"/>
    <w:unhideWhenUsed/>
    <w:rsid w:val="00C02841"/>
    <w:pPr>
      <w:suppressAutoHyphens/>
      <w:spacing w:line="360" w:lineRule="auto"/>
      <w:ind w:firstLine="709"/>
      <w:contextualSpacing/>
      <w:jc w:val="both"/>
    </w:pPr>
    <w:rPr>
      <w:rFonts w:asciiTheme="majorHAnsi" w:eastAsiaTheme="majorEastAsia" w:hAnsiTheme="majorHAnsi" w:cstheme="majorBidi"/>
      <w:b/>
      <w:bCs/>
      <w:szCs w:val="22"/>
      <w:lang w:eastAsia="en-US"/>
    </w:rPr>
  </w:style>
  <w:style w:type="table" w:styleId="-62">
    <w:name w:val="Dark List Accent 6"/>
    <w:basedOn w:val="a9"/>
    <w:uiPriority w:val="70"/>
    <w:rsid w:val="00C02841"/>
    <w:rPr>
      <w:rFonts w:asciiTheme="minorHAnsi" w:eastAsia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-52">
    <w:name w:val="Dark List Accent 5"/>
    <w:basedOn w:val="a9"/>
    <w:uiPriority w:val="70"/>
    <w:rsid w:val="00C02841"/>
    <w:rPr>
      <w:rFonts w:asciiTheme="minorHAnsi" w:eastAsia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42">
    <w:name w:val="Dark List Accent 4"/>
    <w:basedOn w:val="a9"/>
    <w:uiPriority w:val="70"/>
    <w:rsid w:val="00C02841"/>
    <w:rPr>
      <w:rFonts w:asciiTheme="minorHAnsi" w:eastAsia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32">
    <w:name w:val="Dark List Accent 3"/>
    <w:basedOn w:val="a9"/>
    <w:uiPriority w:val="70"/>
    <w:rsid w:val="00C02841"/>
    <w:rPr>
      <w:rFonts w:asciiTheme="minorHAnsi" w:eastAsia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22">
    <w:name w:val="Dark List Accent 2"/>
    <w:basedOn w:val="a9"/>
    <w:uiPriority w:val="70"/>
    <w:rsid w:val="00C02841"/>
    <w:rPr>
      <w:rFonts w:asciiTheme="minorHAnsi" w:eastAsia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12">
    <w:name w:val="Dark List Accent 1"/>
    <w:basedOn w:val="a9"/>
    <w:uiPriority w:val="70"/>
    <w:rsid w:val="00C02841"/>
    <w:rPr>
      <w:rFonts w:asciiTheme="minorHAnsi" w:eastAsia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affff1">
    <w:name w:val="Dark List"/>
    <w:basedOn w:val="a9"/>
    <w:uiPriority w:val="70"/>
    <w:rsid w:val="00C02841"/>
    <w:rPr>
      <w:rFonts w:asciiTheme="minorHAnsi" w:eastAsiaTheme="minorHAnsi" w:hAnsiTheme="minorHAnsi" w:cstheme="minorBidi"/>
      <w:color w:val="FFFFFF" w:themeColor="background1"/>
      <w:sz w:val="22"/>
      <w:szCs w:val="22"/>
      <w:lang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affff2">
    <w:name w:val="Table Theme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3">
    <w:name w:val="annotation subject"/>
    <w:basedOn w:val="a7"/>
    <w:next w:val="affff4"/>
    <w:link w:val="affff5"/>
    <w:uiPriority w:val="99"/>
    <w:unhideWhenUsed/>
    <w:rsid w:val="00C02841"/>
    <w:pPr>
      <w:suppressAutoHyphens/>
      <w:ind w:firstLine="709"/>
      <w:contextualSpacing/>
      <w:jc w:val="both"/>
    </w:pPr>
    <w:rPr>
      <w:rFonts w:eastAsiaTheme="minorHAnsi"/>
      <w:b/>
      <w:bCs/>
      <w:sz w:val="20"/>
      <w:szCs w:val="20"/>
      <w:lang w:eastAsia="en-US"/>
    </w:rPr>
  </w:style>
  <w:style w:type="character" w:customStyle="1" w:styleId="affff5">
    <w:name w:val="Тема примечания Знак"/>
    <w:basedOn w:val="afff4"/>
    <w:link w:val="affff3"/>
    <w:uiPriority w:val="99"/>
    <w:rsid w:val="00C02841"/>
    <w:rPr>
      <w:rFonts w:eastAsiaTheme="minorHAnsi"/>
      <w:b/>
      <w:bCs/>
      <w:lang w:eastAsia="en-US"/>
    </w:rPr>
  </w:style>
  <w:style w:type="paragraph" w:styleId="affff6">
    <w:name w:val="footnote text"/>
    <w:basedOn w:val="a7"/>
    <w:link w:val="affff7"/>
    <w:uiPriority w:val="99"/>
    <w:unhideWhenUsed/>
    <w:rsid w:val="00C02841"/>
    <w:pPr>
      <w:suppressAutoHyphens/>
      <w:ind w:firstLine="709"/>
      <w:contextualSpacing/>
      <w:jc w:val="both"/>
    </w:pPr>
    <w:rPr>
      <w:rFonts w:eastAsiaTheme="minorHAnsi"/>
      <w:sz w:val="20"/>
      <w:szCs w:val="20"/>
      <w:lang w:eastAsia="en-US"/>
    </w:rPr>
  </w:style>
  <w:style w:type="character" w:customStyle="1" w:styleId="affff7">
    <w:name w:val="Текст сноски Знак"/>
    <w:basedOn w:val="a8"/>
    <w:link w:val="affff6"/>
    <w:uiPriority w:val="99"/>
    <w:rsid w:val="00C02841"/>
    <w:rPr>
      <w:rFonts w:eastAsiaTheme="minorHAnsi"/>
      <w:lang w:eastAsia="en-US"/>
    </w:rPr>
  </w:style>
  <w:style w:type="paragraph" w:styleId="affff4">
    <w:name w:val="macro"/>
    <w:link w:val="affff8"/>
    <w:uiPriority w:val="99"/>
    <w:unhideWhenUsed/>
    <w:rsid w:val="00C02841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76" w:lineRule="auto"/>
    </w:pPr>
    <w:rPr>
      <w:rFonts w:ascii="Consolas" w:eastAsiaTheme="minorHAnsi" w:hAnsi="Consolas" w:cstheme="minorBidi"/>
      <w:lang w:eastAsia="en-US"/>
    </w:rPr>
  </w:style>
  <w:style w:type="character" w:customStyle="1" w:styleId="affff8">
    <w:name w:val="Текст макроса Знак"/>
    <w:basedOn w:val="a8"/>
    <w:link w:val="affff4"/>
    <w:uiPriority w:val="99"/>
    <w:rsid w:val="00C02841"/>
    <w:rPr>
      <w:rFonts w:ascii="Consolas" w:eastAsiaTheme="minorHAnsi" w:hAnsi="Consolas" w:cstheme="minorBidi"/>
      <w:lang w:eastAsia="en-US"/>
    </w:rPr>
  </w:style>
  <w:style w:type="paragraph" w:styleId="affff9">
    <w:name w:val="Plain Text"/>
    <w:basedOn w:val="a7"/>
    <w:link w:val="affffa"/>
    <w:uiPriority w:val="99"/>
    <w:unhideWhenUsed/>
    <w:rsid w:val="00C02841"/>
    <w:pPr>
      <w:suppressAutoHyphens/>
      <w:ind w:firstLine="709"/>
      <w:contextualSpacing/>
      <w:jc w:val="both"/>
    </w:pPr>
    <w:rPr>
      <w:rFonts w:ascii="Consolas" w:eastAsiaTheme="minorHAnsi" w:hAnsi="Consolas"/>
      <w:sz w:val="21"/>
      <w:szCs w:val="21"/>
      <w:lang w:eastAsia="en-US"/>
    </w:rPr>
  </w:style>
  <w:style w:type="character" w:customStyle="1" w:styleId="affffa">
    <w:name w:val="Текст Знак"/>
    <w:basedOn w:val="a8"/>
    <w:link w:val="affff9"/>
    <w:uiPriority w:val="99"/>
    <w:rsid w:val="00C02841"/>
    <w:rPr>
      <w:rFonts w:ascii="Consolas" w:eastAsiaTheme="minorHAnsi" w:hAnsi="Consolas"/>
      <w:sz w:val="21"/>
      <w:szCs w:val="21"/>
      <w:lang w:eastAsia="en-US"/>
    </w:rPr>
  </w:style>
  <w:style w:type="table" w:styleId="-8">
    <w:name w:val="Table List 8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-7">
    <w:name w:val="Table List 7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63">
    <w:name w:val="Table List 6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53">
    <w:name w:val="Table List 5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3">
    <w:name w:val="Table List 4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33">
    <w:name w:val="Table List 3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3">
    <w:name w:val="Table List 2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13">
    <w:name w:val="Table List 1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b">
    <w:name w:val="table of authorities"/>
    <w:basedOn w:val="a7"/>
    <w:next w:val="a7"/>
    <w:uiPriority w:val="99"/>
    <w:unhideWhenUsed/>
    <w:rsid w:val="00C02841"/>
    <w:pPr>
      <w:suppressAutoHyphens/>
      <w:spacing w:line="360" w:lineRule="auto"/>
      <w:ind w:left="220" w:hanging="220"/>
      <w:contextualSpacing/>
      <w:jc w:val="both"/>
    </w:pPr>
    <w:rPr>
      <w:rFonts w:eastAsiaTheme="minorHAnsi"/>
      <w:szCs w:val="22"/>
      <w:lang w:eastAsia="en-US"/>
    </w:rPr>
  </w:style>
  <w:style w:type="paragraph" w:styleId="affffc">
    <w:name w:val="Document Map"/>
    <w:basedOn w:val="a7"/>
    <w:link w:val="affffd"/>
    <w:uiPriority w:val="99"/>
    <w:unhideWhenUsed/>
    <w:rsid w:val="00C02841"/>
    <w:pPr>
      <w:suppressAutoHyphens/>
      <w:ind w:firstLine="709"/>
      <w:contextualSpacing/>
      <w:jc w:val="both"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ffffd">
    <w:name w:val="Схема документа Знак"/>
    <w:basedOn w:val="a8"/>
    <w:link w:val="affffc"/>
    <w:uiPriority w:val="99"/>
    <w:rsid w:val="00C02841"/>
    <w:rPr>
      <w:rFonts w:ascii="Tahoma" w:eastAsiaTheme="minorHAnsi" w:hAnsi="Tahoma" w:cs="Tahoma"/>
      <w:sz w:val="16"/>
      <w:szCs w:val="16"/>
      <w:lang w:eastAsia="en-US"/>
    </w:rPr>
  </w:style>
  <w:style w:type="character" w:styleId="affffe">
    <w:name w:val="Strong"/>
    <w:basedOn w:val="a8"/>
    <w:uiPriority w:val="22"/>
    <w:rsid w:val="00C02841"/>
    <w:rPr>
      <w:b/>
      <w:bCs/>
    </w:rPr>
  </w:style>
  <w:style w:type="table" w:styleId="54">
    <w:name w:val="Table Columns 5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44">
    <w:name w:val="Table Columns 4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3b">
    <w:name w:val="Table Columns 3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b/>
      <w:bCs/>
      <w:sz w:val="22"/>
      <w:szCs w:val="22"/>
      <w:lang w:eastAsia="en-US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">
    <w:name w:val="Table Columns 2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b/>
      <w:bCs/>
      <w:sz w:val="22"/>
      <w:szCs w:val="22"/>
      <w:lang w:eastAsia="en-US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8">
    <w:name w:val="Table Columns 1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b/>
      <w:bCs/>
      <w:sz w:val="22"/>
      <w:szCs w:val="22"/>
      <w:lang w:eastAsia="en-US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33">
    <w:name w:val="Заголовок 3 Знак"/>
    <w:basedOn w:val="a8"/>
    <w:link w:val="32"/>
    <w:uiPriority w:val="9"/>
    <w:rsid w:val="00C02841"/>
    <w:rPr>
      <w:b/>
      <w:sz w:val="24"/>
      <w:szCs w:val="24"/>
    </w:rPr>
  </w:style>
  <w:style w:type="character" w:customStyle="1" w:styleId="52">
    <w:name w:val="Заголовок 5 Знак"/>
    <w:basedOn w:val="a8"/>
    <w:link w:val="51"/>
    <w:uiPriority w:val="9"/>
    <w:rsid w:val="00C02841"/>
    <w:rPr>
      <w:b/>
      <w:i/>
      <w:sz w:val="32"/>
      <w:szCs w:val="24"/>
    </w:rPr>
  </w:style>
  <w:style w:type="character" w:customStyle="1" w:styleId="60">
    <w:name w:val="Заголовок 6 Знак"/>
    <w:basedOn w:val="a8"/>
    <w:link w:val="6"/>
    <w:uiPriority w:val="9"/>
    <w:rsid w:val="00C02841"/>
    <w:rPr>
      <w:sz w:val="24"/>
      <w:szCs w:val="24"/>
    </w:rPr>
  </w:style>
  <w:style w:type="character" w:customStyle="1" w:styleId="70">
    <w:name w:val="Заголовок 7 Знак"/>
    <w:basedOn w:val="a8"/>
    <w:link w:val="7"/>
    <w:uiPriority w:val="9"/>
    <w:rsid w:val="00C02841"/>
    <w:rPr>
      <w:b/>
      <w:sz w:val="22"/>
      <w:szCs w:val="24"/>
    </w:rPr>
  </w:style>
  <w:style w:type="character" w:customStyle="1" w:styleId="80">
    <w:name w:val="Заголовок 8 Знак"/>
    <w:basedOn w:val="a8"/>
    <w:link w:val="8"/>
    <w:uiPriority w:val="9"/>
    <w:rsid w:val="00C02841"/>
    <w:rPr>
      <w:b/>
      <w:sz w:val="24"/>
      <w:szCs w:val="24"/>
    </w:rPr>
  </w:style>
  <w:style w:type="character" w:customStyle="1" w:styleId="90">
    <w:name w:val="Заголовок 9 Знак"/>
    <w:basedOn w:val="a8"/>
    <w:link w:val="9"/>
    <w:uiPriority w:val="9"/>
    <w:rsid w:val="00C02841"/>
    <w:rPr>
      <w:sz w:val="24"/>
      <w:szCs w:val="24"/>
    </w:rPr>
  </w:style>
  <w:style w:type="numbering" w:styleId="a3">
    <w:name w:val="Outline List 3"/>
    <w:basedOn w:val="aa"/>
    <w:uiPriority w:val="99"/>
    <w:unhideWhenUsed/>
    <w:rsid w:val="00C02841"/>
    <w:pPr>
      <w:numPr>
        <w:numId w:val="11"/>
      </w:numPr>
    </w:pPr>
  </w:style>
  <w:style w:type="paragraph" w:styleId="HTML0">
    <w:name w:val="HTML Preformatted"/>
    <w:basedOn w:val="a7"/>
    <w:link w:val="HTML1"/>
    <w:uiPriority w:val="99"/>
    <w:unhideWhenUsed/>
    <w:rsid w:val="00C02841"/>
    <w:pPr>
      <w:suppressAutoHyphens/>
      <w:ind w:firstLine="709"/>
      <w:contextualSpacing/>
      <w:jc w:val="both"/>
    </w:pPr>
    <w:rPr>
      <w:rFonts w:ascii="Consolas" w:eastAsiaTheme="minorHAnsi" w:hAnsi="Consolas"/>
      <w:sz w:val="20"/>
      <w:szCs w:val="20"/>
      <w:lang w:eastAsia="en-US"/>
    </w:rPr>
  </w:style>
  <w:style w:type="character" w:customStyle="1" w:styleId="HTML1">
    <w:name w:val="Стандартный HTML Знак"/>
    <w:basedOn w:val="a8"/>
    <w:link w:val="HTML0"/>
    <w:uiPriority w:val="99"/>
    <w:rsid w:val="00C02841"/>
    <w:rPr>
      <w:rFonts w:ascii="Consolas" w:eastAsiaTheme="minorHAnsi" w:hAnsi="Consolas"/>
      <w:lang w:eastAsia="en-US"/>
    </w:rPr>
  </w:style>
  <w:style w:type="table" w:styleId="afffff">
    <w:name w:val="Table Professional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3-6">
    <w:name w:val="Medium Grid 3 Accent 6"/>
    <w:basedOn w:val="a9"/>
    <w:uiPriority w:val="69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3-5">
    <w:name w:val="Medium Grid 3 Accent 5"/>
    <w:basedOn w:val="a9"/>
    <w:uiPriority w:val="69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4">
    <w:name w:val="Medium Grid 3 Accent 4"/>
    <w:basedOn w:val="a9"/>
    <w:uiPriority w:val="69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3">
    <w:name w:val="Medium Grid 3 Accent 3"/>
    <w:basedOn w:val="a9"/>
    <w:uiPriority w:val="69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2">
    <w:name w:val="Medium Grid 3 Accent 2"/>
    <w:basedOn w:val="a9"/>
    <w:uiPriority w:val="69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1">
    <w:name w:val="Medium Grid 3 Accent 1"/>
    <w:basedOn w:val="a9"/>
    <w:uiPriority w:val="69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c">
    <w:name w:val="Medium Grid 3"/>
    <w:basedOn w:val="a9"/>
    <w:uiPriority w:val="69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2-6">
    <w:name w:val="Medium Grid 2 Accent 6"/>
    <w:basedOn w:val="a9"/>
    <w:uiPriority w:val="68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">
    <w:name w:val="Medium Grid 2 Accent 5"/>
    <w:basedOn w:val="a9"/>
    <w:uiPriority w:val="68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">
    <w:name w:val="Medium Grid 2 Accent 4"/>
    <w:basedOn w:val="a9"/>
    <w:uiPriority w:val="68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">
    <w:name w:val="Medium Grid 2 Accent 3"/>
    <w:basedOn w:val="a9"/>
    <w:uiPriority w:val="68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">
    <w:name w:val="Medium Grid 2 Accent 2"/>
    <w:basedOn w:val="a9"/>
    <w:uiPriority w:val="68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">
    <w:name w:val="Medium Grid 2 Accent 1"/>
    <w:basedOn w:val="a9"/>
    <w:uiPriority w:val="68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f0">
    <w:name w:val="Medium Grid 2"/>
    <w:basedOn w:val="a9"/>
    <w:uiPriority w:val="68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-6">
    <w:name w:val="Medium Grid 1 Accent 6"/>
    <w:basedOn w:val="a9"/>
    <w:uiPriority w:val="67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1-5">
    <w:name w:val="Medium Grid 1 Accent 5"/>
    <w:basedOn w:val="a9"/>
    <w:uiPriority w:val="67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4">
    <w:name w:val="Medium Grid 1 Accent 4"/>
    <w:basedOn w:val="a9"/>
    <w:uiPriority w:val="67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3">
    <w:name w:val="Medium Grid 1 Accent 3"/>
    <w:basedOn w:val="a9"/>
    <w:uiPriority w:val="67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2">
    <w:name w:val="Medium Grid 1 Accent 2"/>
    <w:basedOn w:val="a9"/>
    <w:uiPriority w:val="67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1">
    <w:name w:val="Medium Grid 1 Accent 1"/>
    <w:basedOn w:val="a9"/>
    <w:uiPriority w:val="67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9">
    <w:name w:val="Medium Grid 1"/>
    <w:basedOn w:val="a9"/>
    <w:uiPriority w:val="67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2-60">
    <w:name w:val="Medium Shading 2 Accent 6"/>
    <w:basedOn w:val="a9"/>
    <w:uiPriority w:val="64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0">
    <w:name w:val="Medium Shading 2 Accent 5"/>
    <w:basedOn w:val="a9"/>
    <w:uiPriority w:val="64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0">
    <w:name w:val="Medium Shading 2 Accent 4"/>
    <w:basedOn w:val="a9"/>
    <w:uiPriority w:val="64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0">
    <w:name w:val="Medium Shading 2 Accent 3"/>
    <w:basedOn w:val="a9"/>
    <w:uiPriority w:val="64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0">
    <w:name w:val="Medium Shading 2 Accent 2"/>
    <w:basedOn w:val="a9"/>
    <w:uiPriority w:val="64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0">
    <w:name w:val="Medium Shading 2 Accent 1"/>
    <w:basedOn w:val="a9"/>
    <w:uiPriority w:val="64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f1">
    <w:name w:val="Medium Shading 2"/>
    <w:basedOn w:val="a9"/>
    <w:uiPriority w:val="64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60">
    <w:name w:val="Medium Shading 1 Accent 6"/>
    <w:basedOn w:val="a9"/>
    <w:uiPriority w:val="63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0">
    <w:name w:val="Medium Shading 1 Accent 5"/>
    <w:basedOn w:val="a9"/>
    <w:uiPriority w:val="63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0">
    <w:name w:val="Medium Shading 1 Accent 4"/>
    <w:basedOn w:val="a9"/>
    <w:uiPriority w:val="63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0">
    <w:name w:val="Medium Shading 1 Accent 3"/>
    <w:basedOn w:val="a9"/>
    <w:uiPriority w:val="63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0">
    <w:name w:val="Medium Shading 1 Accent 2"/>
    <w:basedOn w:val="a9"/>
    <w:uiPriority w:val="63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0">
    <w:name w:val="Medium Shading 1 Accent 1"/>
    <w:basedOn w:val="a9"/>
    <w:uiPriority w:val="63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a">
    <w:name w:val="Medium Shading 1"/>
    <w:basedOn w:val="a9"/>
    <w:uiPriority w:val="63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-61">
    <w:name w:val="Medium List 2 Accent 6"/>
    <w:basedOn w:val="a9"/>
    <w:uiPriority w:val="66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1">
    <w:name w:val="Medium List 2 Accent 5"/>
    <w:basedOn w:val="a9"/>
    <w:uiPriority w:val="66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1">
    <w:name w:val="Medium List 2 Accent 4"/>
    <w:basedOn w:val="a9"/>
    <w:uiPriority w:val="66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1">
    <w:name w:val="Medium List 2 Accent 3"/>
    <w:basedOn w:val="a9"/>
    <w:uiPriority w:val="66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1">
    <w:name w:val="Medium List 2 Accent 2"/>
    <w:basedOn w:val="a9"/>
    <w:uiPriority w:val="66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1">
    <w:name w:val="Medium List 2 Accent 1"/>
    <w:basedOn w:val="a9"/>
    <w:uiPriority w:val="66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f2">
    <w:name w:val="Medium List 2"/>
    <w:basedOn w:val="a9"/>
    <w:uiPriority w:val="66"/>
    <w:rsid w:val="00C02841"/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-61">
    <w:name w:val="Medium List 1 Accent 6"/>
    <w:basedOn w:val="a9"/>
    <w:uiPriority w:val="65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1-51">
    <w:name w:val="Medium List 1 Accent 5"/>
    <w:basedOn w:val="a9"/>
    <w:uiPriority w:val="65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41">
    <w:name w:val="Medium List 1 Accent 4"/>
    <w:basedOn w:val="a9"/>
    <w:uiPriority w:val="65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31">
    <w:name w:val="Medium List 1 Accent 3"/>
    <w:basedOn w:val="a9"/>
    <w:uiPriority w:val="65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21">
    <w:name w:val="Medium List 1 Accent 2"/>
    <w:basedOn w:val="a9"/>
    <w:uiPriority w:val="65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11">
    <w:name w:val="Medium List 1 Accent 1"/>
    <w:basedOn w:val="a9"/>
    <w:uiPriority w:val="65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b">
    <w:name w:val="Medium List 1"/>
    <w:basedOn w:val="a9"/>
    <w:uiPriority w:val="65"/>
    <w:rsid w:val="00C02841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paragraph" w:styleId="afffff0">
    <w:name w:val="Bibliography"/>
    <w:basedOn w:val="a7"/>
    <w:next w:val="a7"/>
    <w:uiPriority w:val="37"/>
    <w:semiHidden/>
    <w:unhideWhenUsed/>
    <w:rsid w:val="00C02841"/>
    <w:pPr>
      <w:suppressAutoHyphens/>
      <w:spacing w:line="360" w:lineRule="auto"/>
      <w:ind w:firstLine="709"/>
      <w:contextualSpacing/>
      <w:jc w:val="both"/>
    </w:pPr>
    <w:rPr>
      <w:rFonts w:eastAsiaTheme="minorHAnsi"/>
      <w:szCs w:val="22"/>
      <w:lang w:eastAsia="en-US"/>
    </w:rPr>
  </w:style>
  <w:style w:type="paragraph" w:styleId="45">
    <w:name w:val="List 4"/>
    <w:basedOn w:val="a7"/>
    <w:uiPriority w:val="99"/>
    <w:unhideWhenUsed/>
    <w:rsid w:val="00C02841"/>
    <w:pPr>
      <w:suppressAutoHyphens/>
      <w:spacing w:line="360" w:lineRule="auto"/>
      <w:ind w:left="1132" w:hanging="283"/>
      <w:contextualSpacing/>
      <w:jc w:val="both"/>
    </w:pPr>
    <w:rPr>
      <w:rFonts w:eastAsiaTheme="minorHAnsi"/>
      <w:szCs w:val="22"/>
      <w:lang w:eastAsia="en-US"/>
    </w:rPr>
  </w:style>
  <w:style w:type="paragraph" w:styleId="3d">
    <w:name w:val="List 3"/>
    <w:basedOn w:val="a7"/>
    <w:uiPriority w:val="99"/>
    <w:unhideWhenUsed/>
    <w:rsid w:val="00C02841"/>
    <w:pPr>
      <w:suppressAutoHyphens/>
      <w:spacing w:line="360" w:lineRule="auto"/>
      <w:ind w:left="849" w:hanging="283"/>
      <w:contextualSpacing/>
      <w:jc w:val="both"/>
    </w:pPr>
    <w:rPr>
      <w:rFonts w:eastAsiaTheme="minorHAnsi"/>
      <w:szCs w:val="22"/>
      <w:lang w:eastAsia="en-US"/>
    </w:rPr>
  </w:style>
  <w:style w:type="paragraph" w:styleId="2f3">
    <w:name w:val="List 2"/>
    <w:basedOn w:val="a7"/>
    <w:uiPriority w:val="99"/>
    <w:unhideWhenUsed/>
    <w:rsid w:val="00C02841"/>
    <w:pPr>
      <w:suppressAutoHyphens/>
      <w:spacing w:line="360" w:lineRule="auto"/>
      <w:ind w:left="566" w:hanging="283"/>
      <w:contextualSpacing/>
      <w:jc w:val="both"/>
    </w:pPr>
    <w:rPr>
      <w:rFonts w:eastAsiaTheme="minorHAnsi"/>
      <w:szCs w:val="22"/>
      <w:lang w:eastAsia="en-US"/>
    </w:rPr>
  </w:style>
  <w:style w:type="paragraph" w:styleId="afffff1">
    <w:name w:val="List"/>
    <w:basedOn w:val="a7"/>
    <w:uiPriority w:val="99"/>
    <w:unhideWhenUsed/>
    <w:rsid w:val="00C02841"/>
    <w:pPr>
      <w:suppressAutoHyphens/>
      <w:spacing w:line="360" w:lineRule="auto"/>
      <w:ind w:left="283" w:hanging="283"/>
      <w:contextualSpacing/>
      <w:jc w:val="both"/>
    </w:pPr>
    <w:rPr>
      <w:rFonts w:eastAsiaTheme="minorHAnsi"/>
      <w:szCs w:val="22"/>
      <w:lang w:eastAsia="en-US"/>
    </w:rPr>
  </w:style>
  <w:style w:type="table" w:styleId="afffff2">
    <w:name w:val="Table Contemporary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styleId="afffff3">
    <w:name w:val="Subtle Emphasis"/>
    <w:basedOn w:val="a8"/>
    <w:uiPriority w:val="19"/>
    <w:rsid w:val="00C02841"/>
    <w:rPr>
      <w:i/>
      <w:iCs/>
      <w:color w:val="808080" w:themeColor="text1" w:themeTint="7F"/>
    </w:rPr>
  </w:style>
  <w:style w:type="character" w:styleId="afffff4">
    <w:name w:val="Subtle Reference"/>
    <w:basedOn w:val="a8"/>
    <w:uiPriority w:val="31"/>
    <w:rsid w:val="00C02841"/>
    <w:rPr>
      <w:smallCaps/>
      <w:color w:val="C0504D" w:themeColor="accent2"/>
      <w:u w:val="single"/>
    </w:rPr>
  </w:style>
  <w:style w:type="character" w:styleId="afffff5">
    <w:name w:val="Intense Emphasis"/>
    <w:basedOn w:val="a8"/>
    <w:uiPriority w:val="21"/>
    <w:rsid w:val="00C02841"/>
    <w:rPr>
      <w:b/>
      <w:bCs/>
      <w:i/>
      <w:iCs/>
      <w:color w:val="4F81BD" w:themeColor="accent1"/>
    </w:rPr>
  </w:style>
  <w:style w:type="character" w:styleId="afffff6">
    <w:name w:val="Intense Reference"/>
    <w:basedOn w:val="a8"/>
    <w:uiPriority w:val="32"/>
    <w:rsid w:val="00C02841"/>
    <w:rPr>
      <w:b/>
      <w:bCs/>
      <w:smallCaps/>
      <w:color w:val="C0504D" w:themeColor="accent2"/>
      <w:spacing w:val="5"/>
      <w:u w:val="single"/>
    </w:rPr>
  </w:style>
  <w:style w:type="table" w:styleId="82">
    <w:name w:val="Table Grid 8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72">
    <w:name w:val="Table Grid 7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b/>
      <w:bCs/>
      <w:sz w:val="22"/>
      <w:szCs w:val="22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55">
    <w:name w:val="Table Grid 5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46">
    <w:name w:val="Table Grid 4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e">
    <w:name w:val="Table Grid 3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Grid 2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c">
    <w:name w:val="Table Grid 1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4">
    <w:name w:val="Light List Accent 6"/>
    <w:basedOn w:val="a9"/>
    <w:uiPriority w:val="61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-54">
    <w:name w:val="Light List Accent 5"/>
    <w:basedOn w:val="a9"/>
    <w:uiPriority w:val="61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44">
    <w:name w:val="Light List Accent 4"/>
    <w:basedOn w:val="a9"/>
    <w:uiPriority w:val="61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34">
    <w:name w:val="Light List Accent 3"/>
    <w:basedOn w:val="a9"/>
    <w:uiPriority w:val="61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24">
    <w:name w:val="Light List Accent 2"/>
    <w:basedOn w:val="a9"/>
    <w:uiPriority w:val="61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14">
    <w:name w:val="Light List Accent 1"/>
    <w:basedOn w:val="a9"/>
    <w:uiPriority w:val="61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afffff7">
    <w:name w:val="Light List"/>
    <w:basedOn w:val="a9"/>
    <w:uiPriority w:val="61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65">
    <w:name w:val="Light Grid Accent 6"/>
    <w:basedOn w:val="a9"/>
    <w:uiPriority w:val="62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-55">
    <w:name w:val="Light Grid Accent 5"/>
    <w:basedOn w:val="a9"/>
    <w:uiPriority w:val="62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45">
    <w:name w:val="Light Grid Accent 4"/>
    <w:basedOn w:val="a9"/>
    <w:uiPriority w:val="62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35">
    <w:name w:val="Light Grid Accent 3"/>
    <w:basedOn w:val="a9"/>
    <w:uiPriority w:val="62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25">
    <w:name w:val="Light Grid Accent 2"/>
    <w:basedOn w:val="a9"/>
    <w:uiPriority w:val="62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15">
    <w:name w:val="Light Grid Accent 1"/>
    <w:basedOn w:val="a9"/>
    <w:uiPriority w:val="62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fffff8">
    <w:name w:val="Light Grid"/>
    <w:basedOn w:val="a9"/>
    <w:uiPriority w:val="62"/>
    <w:rsid w:val="00C0284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66">
    <w:name w:val="Light Shading Accent 6"/>
    <w:basedOn w:val="a9"/>
    <w:uiPriority w:val="60"/>
    <w:rsid w:val="00C02841"/>
    <w:rPr>
      <w:rFonts w:asciiTheme="minorHAnsi" w:eastAsiaTheme="minorHAnsi" w:hAnsiTheme="minorHAnsi" w:cstheme="minorBidi"/>
      <w:color w:val="E36C0A" w:themeColor="accent6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-56">
    <w:name w:val="Light Shading Accent 5"/>
    <w:basedOn w:val="a9"/>
    <w:uiPriority w:val="60"/>
    <w:rsid w:val="00C02841"/>
    <w:rPr>
      <w:rFonts w:asciiTheme="minorHAnsi" w:eastAsiaTheme="minorHAnsi" w:hAnsiTheme="minorHAnsi" w:cstheme="minorBidi"/>
      <w:color w:val="31849B" w:themeColor="accent5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46">
    <w:name w:val="Light Shading Accent 4"/>
    <w:basedOn w:val="a9"/>
    <w:uiPriority w:val="60"/>
    <w:rsid w:val="00C02841"/>
    <w:rPr>
      <w:rFonts w:asciiTheme="minorHAnsi" w:eastAsiaTheme="minorHAnsi" w:hAnsiTheme="minorHAnsi" w:cstheme="minorBidi"/>
      <w:color w:val="5F497A" w:themeColor="accent4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36">
    <w:name w:val="Light Shading Accent 3"/>
    <w:basedOn w:val="a9"/>
    <w:uiPriority w:val="60"/>
    <w:rsid w:val="00C02841"/>
    <w:rPr>
      <w:rFonts w:asciiTheme="minorHAnsi" w:eastAsiaTheme="minorHAnsi" w:hAnsiTheme="minorHAnsi" w:cstheme="minorBidi"/>
      <w:color w:val="76923C" w:themeColor="accent3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26">
    <w:name w:val="Light Shading Accent 2"/>
    <w:basedOn w:val="a9"/>
    <w:uiPriority w:val="60"/>
    <w:rsid w:val="00C02841"/>
    <w:rPr>
      <w:rFonts w:asciiTheme="minorHAnsi" w:eastAsiaTheme="minorHAnsi" w:hAnsiTheme="minorHAnsi" w:cstheme="minorBidi"/>
      <w:color w:val="943634" w:themeColor="accent2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16">
    <w:name w:val="Light Shading Accent 1"/>
    <w:basedOn w:val="a9"/>
    <w:uiPriority w:val="60"/>
    <w:rsid w:val="00C02841"/>
    <w:rPr>
      <w:rFonts w:asciiTheme="minorHAnsi" w:eastAsiaTheme="minorHAnsi" w:hAnsiTheme="minorHAnsi" w:cstheme="minorBidi"/>
      <w:color w:val="365F91" w:themeColor="accent1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fffff9">
    <w:name w:val="Light Shading"/>
    <w:basedOn w:val="a9"/>
    <w:uiPriority w:val="60"/>
    <w:rsid w:val="00C02841"/>
    <w:rPr>
      <w:rFonts w:asciiTheme="minorHAnsi" w:eastAsiaTheme="minorHAnsi" w:hAnsiTheme="minorHAnsi" w:cstheme="minorBidi"/>
      <w:color w:val="000000" w:themeColor="text1" w:themeShade="BF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afffffa">
    <w:name w:val="Closing"/>
    <w:basedOn w:val="a7"/>
    <w:link w:val="afffffb"/>
    <w:uiPriority w:val="99"/>
    <w:unhideWhenUsed/>
    <w:rsid w:val="00C02841"/>
    <w:pPr>
      <w:suppressAutoHyphens/>
      <w:ind w:left="4252" w:firstLine="709"/>
      <w:contextualSpacing/>
      <w:jc w:val="both"/>
    </w:pPr>
    <w:rPr>
      <w:rFonts w:eastAsiaTheme="minorHAnsi"/>
      <w:szCs w:val="22"/>
      <w:lang w:eastAsia="en-US"/>
    </w:rPr>
  </w:style>
  <w:style w:type="character" w:customStyle="1" w:styleId="afffffb">
    <w:name w:val="Прощание Знак"/>
    <w:basedOn w:val="a8"/>
    <w:link w:val="afffffa"/>
    <w:uiPriority w:val="99"/>
    <w:rsid w:val="00C02841"/>
    <w:rPr>
      <w:rFonts w:eastAsiaTheme="minorHAnsi"/>
      <w:sz w:val="24"/>
      <w:szCs w:val="22"/>
      <w:lang w:eastAsia="en-US"/>
    </w:rPr>
  </w:style>
  <w:style w:type="table" w:styleId="3f">
    <w:name w:val="Table Simple 3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2f5">
    <w:name w:val="Table Simple 2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1d">
    <w:name w:val="Table Simple 1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styleId="56">
    <w:name w:val="List Continue 5"/>
    <w:basedOn w:val="a7"/>
    <w:uiPriority w:val="99"/>
    <w:unhideWhenUsed/>
    <w:rsid w:val="00C02841"/>
    <w:pPr>
      <w:suppressAutoHyphens/>
      <w:spacing w:after="120" w:line="360" w:lineRule="auto"/>
      <w:ind w:left="1415" w:firstLine="709"/>
      <w:contextualSpacing/>
      <w:jc w:val="both"/>
    </w:pPr>
    <w:rPr>
      <w:rFonts w:eastAsiaTheme="minorHAnsi"/>
      <w:szCs w:val="22"/>
      <w:lang w:eastAsia="en-US"/>
    </w:rPr>
  </w:style>
  <w:style w:type="paragraph" w:styleId="47">
    <w:name w:val="List Continue 4"/>
    <w:basedOn w:val="a7"/>
    <w:uiPriority w:val="99"/>
    <w:unhideWhenUsed/>
    <w:rsid w:val="00C02841"/>
    <w:pPr>
      <w:suppressAutoHyphens/>
      <w:spacing w:after="120" w:line="360" w:lineRule="auto"/>
      <w:ind w:left="1132" w:firstLine="709"/>
      <w:contextualSpacing/>
      <w:jc w:val="both"/>
    </w:pPr>
    <w:rPr>
      <w:rFonts w:eastAsiaTheme="minorHAnsi"/>
      <w:szCs w:val="22"/>
      <w:lang w:eastAsia="en-US"/>
    </w:rPr>
  </w:style>
  <w:style w:type="paragraph" w:styleId="3f0">
    <w:name w:val="List Continue 3"/>
    <w:basedOn w:val="a7"/>
    <w:uiPriority w:val="99"/>
    <w:unhideWhenUsed/>
    <w:rsid w:val="00C02841"/>
    <w:pPr>
      <w:suppressAutoHyphens/>
      <w:spacing w:after="120" w:line="360" w:lineRule="auto"/>
      <w:ind w:left="849" w:firstLine="709"/>
      <w:contextualSpacing/>
      <w:jc w:val="both"/>
    </w:pPr>
    <w:rPr>
      <w:rFonts w:eastAsiaTheme="minorHAnsi"/>
      <w:szCs w:val="22"/>
      <w:lang w:eastAsia="en-US"/>
    </w:rPr>
  </w:style>
  <w:style w:type="paragraph" w:styleId="afffffc">
    <w:name w:val="List Continue"/>
    <w:basedOn w:val="a7"/>
    <w:uiPriority w:val="99"/>
    <w:unhideWhenUsed/>
    <w:rsid w:val="00C02841"/>
    <w:pPr>
      <w:suppressAutoHyphens/>
      <w:spacing w:after="120" w:line="360" w:lineRule="auto"/>
      <w:ind w:left="283" w:firstLine="709"/>
      <w:contextualSpacing/>
      <w:jc w:val="both"/>
    </w:pPr>
    <w:rPr>
      <w:rFonts w:eastAsiaTheme="minorHAnsi"/>
      <w:szCs w:val="22"/>
      <w:lang w:eastAsia="en-US"/>
    </w:rPr>
  </w:style>
  <w:style w:type="paragraph" w:styleId="afffffd">
    <w:name w:val="Salutation"/>
    <w:basedOn w:val="a7"/>
    <w:next w:val="a7"/>
    <w:link w:val="afffffe"/>
    <w:uiPriority w:val="99"/>
    <w:unhideWhenUsed/>
    <w:rsid w:val="00C02841"/>
    <w:pPr>
      <w:suppressAutoHyphens/>
      <w:spacing w:line="360" w:lineRule="auto"/>
      <w:ind w:firstLine="709"/>
      <w:contextualSpacing/>
      <w:jc w:val="both"/>
    </w:pPr>
    <w:rPr>
      <w:rFonts w:eastAsiaTheme="minorHAnsi"/>
      <w:szCs w:val="22"/>
      <w:lang w:eastAsia="en-US"/>
    </w:rPr>
  </w:style>
  <w:style w:type="character" w:customStyle="1" w:styleId="afffffe">
    <w:name w:val="Приветствие Знак"/>
    <w:basedOn w:val="a8"/>
    <w:link w:val="afffffd"/>
    <w:uiPriority w:val="99"/>
    <w:rsid w:val="00C02841"/>
    <w:rPr>
      <w:rFonts w:eastAsiaTheme="minorHAnsi"/>
      <w:sz w:val="24"/>
      <w:szCs w:val="22"/>
      <w:lang w:eastAsia="en-US"/>
    </w:rPr>
  </w:style>
  <w:style w:type="paragraph" w:styleId="affffff">
    <w:name w:val="Signature"/>
    <w:basedOn w:val="a7"/>
    <w:link w:val="affffff0"/>
    <w:uiPriority w:val="99"/>
    <w:unhideWhenUsed/>
    <w:rsid w:val="00C02841"/>
    <w:pPr>
      <w:suppressAutoHyphens/>
      <w:ind w:left="4252" w:firstLine="709"/>
      <w:contextualSpacing/>
      <w:jc w:val="both"/>
    </w:pPr>
    <w:rPr>
      <w:rFonts w:eastAsiaTheme="minorHAnsi"/>
      <w:szCs w:val="22"/>
      <w:lang w:eastAsia="en-US"/>
    </w:rPr>
  </w:style>
  <w:style w:type="character" w:customStyle="1" w:styleId="affffff0">
    <w:name w:val="Подпись Знак"/>
    <w:basedOn w:val="a8"/>
    <w:link w:val="affffff"/>
    <w:uiPriority w:val="99"/>
    <w:rsid w:val="00C02841"/>
    <w:rPr>
      <w:rFonts w:eastAsiaTheme="minorHAnsi"/>
      <w:sz w:val="24"/>
      <w:szCs w:val="22"/>
      <w:lang w:eastAsia="en-US"/>
    </w:rPr>
  </w:style>
  <w:style w:type="paragraph" w:styleId="affffff1">
    <w:name w:val="Subtitle"/>
    <w:basedOn w:val="a7"/>
    <w:next w:val="a7"/>
    <w:link w:val="affffff2"/>
    <w:uiPriority w:val="11"/>
    <w:rsid w:val="00C02841"/>
    <w:pPr>
      <w:numPr>
        <w:ilvl w:val="1"/>
      </w:numPr>
      <w:suppressAutoHyphens/>
      <w:spacing w:line="360" w:lineRule="auto"/>
      <w:ind w:firstLine="709"/>
      <w:contextualSpacing/>
      <w:jc w:val="both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eastAsia="en-US"/>
    </w:rPr>
  </w:style>
  <w:style w:type="character" w:customStyle="1" w:styleId="affffff2">
    <w:name w:val="Подзаголовок Знак"/>
    <w:basedOn w:val="a8"/>
    <w:link w:val="affffff1"/>
    <w:uiPriority w:val="11"/>
    <w:rsid w:val="00C0284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styleId="HTML2">
    <w:name w:val="HTML Typewriter"/>
    <w:basedOn w:val="a8"/>
    <w:uiPriority w:val="99"/>
    <w:unhideWhenUsed/>
    <w:rsid w:val="00C02841"/>
    <w:rPr>
      <w:rFonts w:ascii="Consolas" w:hAnsi="Consolas"/>
      <w:sz w:val="20"/>
      <w:szCs w:val="20"/>
    </w:rPr>
  </w:style>
  <w:style w:type="paragraph" w:styleId="affffff3">
    <w:name w:val="table of figures"/>
    <w:basedOn w:val="a7"/>
    <w:next w:val="a7"/>
    <w:uiPriority w:val="99"/>
    <w:unhideWhenUsed/>
    <w:rsid w:val="00C02841"/>
    <w:pPr>
      <w:suppressAutoHyphens/>
      <w:spacing w:line="360" w:lineRule="auto"/>
      <w:ind w:firstLine="709"/>
      <w:contextualSpacing/>
      <w:jc w:val="both"/>
    </w:pPr>
    <w:rPr>
      <w:rFonts w:eastAsiaTheme="minorHAnsi"/>
      <w:szCs w:val="22"/>
      <w:lang w:eastAsia="en-US"/>
    </w:rPr>
  </w:style>
  <w:style w:type="character" w:styleId="HTML3">
    <w:name w:val="HTML Variable"/>
    <w:basedOn w:val="a8"/>
    <w:uiPriority w:val="99"/>
    <w:unhideWhenUsed/>
    <w:rsid w:val="00C02841"/>
    <w:rPr>
      <w:i/>
      <w:iCs/>
    </w:rPr>
  </w:style>
  <w:style w:type="character" w:customStyle="1" w:styleId="27">
    <w:name w:val="Основной текст с отступом 2 Знак"/>
    <w:basedOn w:val="a8"/>
    <w:link w:val="26"/>
    <w:uiPriority w:val="99"/>
    <w:rsid w:val="00C02841"/>
    <w:rPr>
      <w:sz w:val="24"/>
      <w:szCs w:val="24"/>
    </w:rPr>
  </w:style>
  <w:style w:type="character" w:customStyle="1" w:styleId="35">
    <w:name w:val="Основной текст 3 Знак"/>
    <w:basedOn w:val="a8"/>
    <w:link w:val="34"/>
    <w:uiPriority w:val="99"/>
    <w:rsid w:val="00C02841"/>
    <w:rPr>
      <w:sz w:val="24"/>
      <w:szCs w:val="24"/>
    </w:rPr>
  </w:style>
  <w:style w:type="character" w:customStyle="1" w:styleId="25">
    <w:name w:val="Основной текст 2 Знак"/>
    <w:basedOn w:val="a8"/>
    <w:link w:val="24"/>
    <w:uiPriority w:val="99"/>
    <w:rsid w:val="00C02841"/>
    <w:rPr>
      <w:caps/>
      <w:sz w:val="24"/>
      <w:szCs w:val="24"/>
    </w:rPr>
  </w:style>
  <w:style w:type="character" w:styleId="HTML4">
    <w:name w:val="HTML Definition"/>
    <w:basedOn w:val="a8"/>
    <w:uiPriority w:val="99"/>
    <w:unhideWhenUsed/>
    <w:rsid w:val="00C02841"/>
    <w:rPr>
      <w:i/>
      <w:iCs/>
    </w:rPr>
  </w:style>
  <w:style w:type="paragraph" w:styleId="92">
    <w:name w:val="toc 9"/>
    <w:basedOn w:val="a7"/>
    <w:next w:val="a7"/>
    <w:autoRedefine/>
    <w:uiPriority w:val="39"/>
    <w:unhideWhenUsed/>
    <w:rsid w:val="00C02841"/>
    <w:pPr>
      <w:suppressAutoHyphens/>
      <w:spacing w:after="100" w:line="360" w:lineRule="auto"/>
      <w:ind w:left="1760" w:firstLine="709"/>
      <w:contextualSpacing/>
      <w:jc w:val="both"/>
    </w:pPr>
    <w:rPr>
      <w:rFonts w:eastAsiaTheme="minorHAnsi"/>
      <w:szCs w:val="22"/>
      <w:lang w:eastAsia="en-US"/>
    </w:rPr>
  </w:style>
  <w:style w:type="paragraph" w:styleId="83">
    <w:name w:val="toc 8"/>
    <w:basedOn w:val="a7"/>
    <w:next w:val="a7"/>
    <w:autoRedefine/>
    <w:uiPriority w:val="39"/>
    <w:unhideWhenUsed/>
    <w:rsid w:val="00C02841"/>
    <w:pPr>
      <w:suppressAutoHyphens/>
      <w:spacing w:after="100" w:line="360" w:lineRule="auto"/>
      <w:ind w:left="1540" w:firstLine="709"/>
      <w:contextualSpacing/>
      <w:jc w:val="both"/>
    </w:pPr>
    <w:rPr>
      <w:rFonts w:eastAsiaTheme="minorHAnsi"/>
      <w:szCs w:val="22"/>
      <w:lang w:eastAsia="en-US"/>
    </w:rPr>
  </w:style>
  <w:style w:type="paragraph" w:styleId="73">
    <w:name w:val="toc 7"/>
    <w:basedOn w:val="a7"/>
    <w:next w:val="a7"/>
    <w:autoRedefine/>
    <w:uiPriority w:val="39"/>
    <w:unhideWhenUsed/>
    <w:rsid w:val="00C02841"/>
    <w:pPr>
      <w:suppressAutoHyphens/>
      <w:spacing w:after="100" w:line="360" w:lineRule="auto"/>
      <w:ind w:left="1320" w:firstLine="709"/>
      <w:contextualSpacing/>
      <w:jc w:val="both"/>
    </w:pPr>
    <w:rPr>
      <w:rFonts w:eastAsiaTheme="minorHAnsi"/>
      <w:szCs w:val="22"/>
      <w:lang w:eastAsia="en-US"/>
    </w:rPr>
  </w:style>
  <w:style w:type="paragraph" w:styleId="63">
    <w:name w:val="toc 6"/>
    <w:basedOn w:val="a7"/>
    <w:next w:val="a7"/>
    <w:autoRedefine/>
    <w:uiPriority w:val="39"/>
    <w:unhideWhenUsed/>
    <w:rsid w:val="00C02841"/>
    <w:pPr>
      <w:suppressAutoHyphens/>
      <w:spacing w:after="100" w:line="360" w:lineRule="auto"/>
      <w:ind w:left="1100" w:firstLine="709"/>
      <w:contextualSpacing/>
      <w:jc w:val="both"/>
    </w:pPr>
    <w:rPr>
      <w:rFonts w:eastAsiaTheme="minorHAnsi"/>
      <w:szCs w:val="22"/>
      <w:lang w:eastAsia="en-US"/>
    </w:rPr>
  </w:style>
  <w:style w:type="paragraph" w:styleId="57">
    <w:name w:val="toc 5"/>
    <w:basedOn w:val="a7"/>
    <w:next w:val="a7"/>
    <w:autoRedefine/>
    <w:uiPriority w:val="39"/>
    <w:unhideWhenUsed/>
    <w:rsid w:val="00C02841"/>
    <w:pPr>
      <w:suppressAutoHyphens/>
      <w:spacing w:after="100" w:line="360" w:lineRule="auto"/>
      <w:ind w:left="880" w:firstLine="709"/>
      <w:contextualSpacing/>
      <w:jc w:val="both"/>
    </w:pPr>
    <w:rPr>
      <w:rFonts w:eastAsiaTheme="minorHAnsi"/>
      <w:szCs w:val="22"/>
      <w:lang w:eastAsia="en-US"/>
    </w:rPr>
  </w:style>
  <w:style w:type="paragraph" w:styleId="48">
    <w:name w:val="toc 4"/>
    <w:basedOn w:val="a7"/>
    <w:next w:val="a7"/>
    <w:autoRedefine/>
    <w:uiPriority w:val="39"/>
    <w:unhideWhenUsed/>
    <w:rsid w:val="00C02841"/>
    <w:pPr>
      <w:suppressAutoHyphens/>
      <w:spacing w:after="100" w:line="360" w:lineRule="auto"/>
      <w:ind w:left="660" w:firstLine="709"/>
      <w:contextualSpacing/>
      <w:jc w:val="both"/>
    </w:pPr>
    <w:rPr>
      <w:rFonts w:eastAsiaTheme="minorHAnsi"/>
      <w:szCs w:val="22"/>
      <w:lang w:eastAsia="en-US"/>
    </w:rPr>
  </w:style>
  <w:style w:type="paragraph" w:styleId="affffff4">
    <w:name w:val="Normal Indent"/>
    <w:basedOn w:val="a7"/>
    <w:uiPriority w:val="99"/>
    <w:unhideWhenUsed/>
    <w:rsid w:val="00C02841"/>
    <w:pPr>
      <w:suppressAutoHyphens/>
      <w:spacing w:line="360" w:lineRule="auto"/>
      <w:ind w:left="708" w:firstLine="709"/>
      <w:contextualSpacing/>
      <w:jc w:val="both"/>
    </w:pPr>
    <w:rPr>
      <w:rFonts w:eastAsiaTheme="minorHAnsi"/>
      <w:szCs w:val="22"/>
      <w:lang w:eastAsia="en-US"/>
    </w:rPr>
  </w:style>
  <w:style w:type="table" w:styleId="3f1">
    <w:name w:val="Table 3D effects 3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3D effects 2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e">
    <w:name w:val="Table 3D effects 1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2f7">
    <w:name w:val="envelope return"/>
    <w:basedOn w:val="a7"/>
    <w:uiPriority w:val="99"/>
    <w:unhideWhenUsed/>
    <w:rsid w:val="00C02841"/>
    <w:pPr>
      <w:suppressAutoHyphens/>
      <w:ind w:firstLine="709"/>
      <w:contextualSpacing/>
      <w:jc w:val="both"/>
    </w:pPr>
    <w:rPr>
      <w:rFonts w:asciiTheme="majorHAnsi" w:eastAsiaTheme="majorEastAsia" w:hAnsiTheme="majorHAnsi" w:cstheme="majorBidi"/>
      <w:sz w:val="20"/>
      <w:szCs w:val="20"/>
      <w:lang w:eastAsia="en-US"/>
    </w:rPr>
  </w:style>
  <w:style w:type="character" w:styleId="HTML5">
    <w:name w:val="HTML Sample"/>
    <w:basedOn w:val="a8"/>
    <w:uiPriority w:val="99"/>
    <w:unhideWhenUsed/>
    <w:rsid w:val="00C02841"/>
    <w:rPr>
      <w:rFonts w:ascii="Consolas" w:hAnsi="Consolas"/>
      <w:sz w:val="24"/>
      <w:szCs w:val="24"/>
    </w:rPr>
  </w:style>
  <w:style w:type="paragraph" w:styleId="5">
    <w:name w:val="List Number 5"/>
    <w:basedOn w:val="a7"/>
    <w:uiPriority w:val="99"/>
    <w:unhideWhenUsed/>
    <w:rsid w:val="00C02841"/>
    <w:pPr>
      <w:numPr>
        <w:numId w:val="12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paragraph" w:styleId="4">
    <w:name w:val="List Number 4"/>
    <w:basedOn w:val="a7"/>
    <w:uiPriority w:val="99"/>
    <w:unhideWhenUsed/>
    <w:rsid w:val="00C02841"/>
    <w:pPr>
      <w:numPr>
        <w:numId w:val="13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paragraph" w:styleId="3">
    <w:name w:val="List Number 3"/>
    <w:basedOn w:val="a7"/>
    <w:uiPriority w:val="99"/>
    <w:unhideWhenUsed/>
    <w:rsid w:val="00C02841"/>
    <w:pPr>
      <w:numPr>
        <w:numId w:val="14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paragraph" w:styleId="2">
    <w:name w:val="List Number 2"/>
    <w:basedOn w:val="a7"/>
    <w:uiPriority w:val="99"/>
    <w:unhideWhenUsed/>
    <w:rsid w:val="00C02841"/>
    <w:pPr>
      <w:numPr>
        <w:numId w:val="15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paragraph" w:styleId="a">
    <w:name w:val="List Number"/>
    <w:basedOn w:val="a7"/>
    <w:uiPriority w:val="99"/>
    <w:unhideWhenUsed/>
    <w:rsid w:val="00C02841"/>
    <w:pPr>
      <w:numPr>
        <w:numId w:val="16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character" w:styleId="affffff5">
    <w:name w:val="line number"/>
    <w:basedOn w:val="a8"/>
    <w:uiPriority w:val="99"/>
    <w:unhideWhenUsed/>
    <w:rsid w:val="00C02841"/>
  </w:style>
  <w:style w:type="paragraph" w:styleId="affffff6">
    <w:name w:val="caption"/>
    <w:basedOn w:val="a7"/>
    <w:next w:val="a7"/>
    <w:uiPriority w:val="35"/>
    <w:unhideWhenUsed/>
    <w:rsid w:val="00C02841"/>
    <w:pPr>
      <w:suppressAutoHyphens/>
      <w:ind w:firstLine="709"/>
      <w:contextualSpacing/>
      <w:jc w:val="both"/>
    </w:pPr>
    <w:rPr>
      <w:rFonts w:eastAsiaTheme="minorHAnsi"/>
      <w:b/>
      <w:bCs/>
      <w:color w:val="4F81BD" w:themeColor="accent1"/>
      <w:sz w:val="18"/>
      <w:szCs w:val="18"/>
      <w:lang w:eastAsia="en-US"/>
    </w:rPr>
  </w:style>
  <w:style w:type="character" w:styleId="affffff7">
    <w:name w:val="Book Title"/>
    <w:basedOn w:val="a8"/>
    <w:uiPriority w:val="33"/>
    <w:rsid w:val="00C02841"/>
    <w:rPr>
      <w:b/>
      <w:bCs/>
      <w:smallCaps/>
      <w:spacing w:val="5"/>
    </w:rPr>
  </w:style>
  <w:style w:type="paragraph" w:styleId="affffff8">
    <w:name w:val="Title"/>
    <w:basedOn w:val="a7"/>
    <w:next w:val="a7"/>
    <w:link w:val="affffff9"/>
    <w:uiPriority w:val="10"/>
    <w:rsid w:val="00C02841"/>
    <w:pPr>
      <w:pBdr>
        <w:bottom w:val="single" w:sz="8" w:space="4" w:color="4F81BD" w:themeColor="accent1"/>
      </w:pBdr>
      <w:suppressAutoHyphens/>
      <w:spacing w:after="300"/>
      <w:ind w:firstLine="709"/>
      <w:contextualSpacing/>
      <w:jc w:val="both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affffff9">
    <w:name w:val="Заголовок Знак"/>
    <w:basedOn w:val="a8"/>
    <w:link w:val="affffff8"/>
    <w:uiPriority w:val="10"/>
    <w:rsid w:val="00C0284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50">
    <w:name w:val="List Bullet 5"/>
    <w:basedOn w:val="a7"/>
    <w:uiPriority w:val="99"/>
    <w:unhideWhenUsed/>
    <w:rsid w:val="00C02841"/>
    <w:pPr>
      <w:numPr>
        <w:numId w:val="17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paragraph" w:styleId="40">
    <w:name w:val="List Bullet 4"/>
    <w:basedOn w:val="a7"/>
    <w:uiPriority w:val="99"/>
    <w:unhideWhenUsed/>
    <w:rsid w:val="00C02841"/>
    <w:pPr>
      <w:numPr>
        <w:numId w:val="18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paragraph" w:styleId="30">
    <w:name w:val="List Bullet 3"/>
    <w:basedOn w:val="a7"/>
    <w:uiPriority w:val="99"/>
    <w:unhideWhenUsed/>
    <w:rsid w:val="00C02841"/>
    <w:pPr>
      <w:numPr>
        <w:numId w:val="19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paragraph" w:styleId="20">
    <w:name w:val="List Bullet 2"/>
    <w:basedOn w:val="a7"/>
    <w:uiPriority w:val="99"/>
    <w:unhideWhenUsed/>
    <w:rsid w:val="00C02841"/>
    <w:pPr>
      <w:numPr>
        <w:numId w:val="20"/>
      </w:numPr>
      <w:suppressAutoHyphens/>
      <w:spacing w:line="360" w:lineRule="auto"/>
      <w:contextualSpacing/>
      <w:jc w:val="both"/>
    </w:pPr>
    <w:rPr>
      <w:rFonts w:eastAsiaTheme="minorHAnsi"/>
      <w:szCs w:val="22"/>
      <w:lang w:eastAsia="en-US"/>
    </w:rPr>
  </w:style>
  <w:style w:type="paragraph" w:styleId="2f8">
    <w:name w:val="Body Text First Indent 2"/>
    <w:basedOn w:val="af2"/>
    <w:link w:val="2f9"/>
    <w:uiPriority w:val="99"/>
    <w:unhideWhenUsed/>
    <w:rsid w:val="00C02841"/>
    <w:pPr>
      <w:suppressAutoHyphens/>
      <w:spacing w:after="200"/>
      <w:ind w:left="360" w:firstLine="360"/>
      <w:contextualSpacing/>
      <w:jc w:val="both"/>
    </w:pPr>
    <w:rPr>
      <w:rFonts w:eastAsiaTheme="minorHAnsi"/>
      <w:szCs w:val="22"/>
      <w:lang w:eastAsia="en-US"/>
    </w:rPr>
  </w:style>
  <w:style w:type="character" w:customStyle="1" w:styleId="2f9">
    <w:name w:val="Красная строка 2 Знак"/>
    <w:basedOn w:val="af3"/>
    <w:link w:val="2f8"/>
    <w:uiPriority w:val="99"/>
    <w:rsid w:val="00C02841"/>
    <w:rPr>
      <w:rFonts w:eastAsiaTheme="minorHAnsi"/>
      <w:sz w:val="24"/>
      <w:szCs w:val="22"/>
      <w:lang w:eastAsia="en-US"/>
    </w:rPr>
  </w:style>
  <w:style w:type="paragraph" w:styleId="affffffa">
    <w:name w:val="Body Text First Indent"/>
    <w:basedOn w:val="af0"/>
    <w:link w:val="affffffb"/>
    <w:uiPriority w:val="99"/>
    <w:unhideWhenUsed/>
    <w:rsid w:val="00C02841"/>
    <w:pPr>
      <w:suppressAutoHyphens/>
      <w:spacing w:after="200" w:line="360" w:lineRule="auto"/>
      <w:ind w:firstLine="360"/>
      <w:contextualSpacing/>
      <w:jc w:val="both"/>
    </w:pPr>
    <w:rPr>
      <w:rFonts w:eastAsiaTheme="minorHAnsi"/>
      <w:sz w:val="24"/>
      <w:szCs w:val="22"/>
      <w:lang w:eastAsia="en-US"/>
    </w:rPr>
  </w:style>
  <w:style w:type="character" w:customStyle="1" w:styleId="affffffb">
    <w:name w:val="Красная строка Знак"/>
    <w:basedOn w:val="af1"/>
    <w:link w:val="affffffa"/>
    <w:uiPriority w:val="99"/>
    <w:rsid w:val="00C02841"/>
    <w:rPr>
      <w:rFonts w:eastAsiaTheme="minorHAnsi"/>
      <w:sz w:val="24"/>
      <w:szCs w:val="22"/>
      <w:lang w:eastAsia="en-US"/>
    </w:rPr>
  </w:style>
  <w:style w:type="character" w:styleId="HTML6">
    <w:name w:val="HTML Code"/>
    <w:basedOn w:val="a8"/>
    <w:uiPriority w:val="99"/>
    <w:unhideWhenUsed/>
    <w:rsid w:val="00C02841"/>
    <w:rPr>
      <w:rFonts w:ascii="Consolas" w:hAnsi="Consolas"/>
      <w:sz w:val="20"/>
      <w:szCs w:val="20"/>
    </w:rPr>
  </w:style>
  <w:style w:type="table" w:styleId="49">
    <w:name w:val="Table Classic 4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2">
    <w:name w:val="Table Classic 3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color w:val="000080"/>
      <w:sz w:val="22"/>
      <w:szCs w:val="22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a">
    <w:name w:val="Table Classic 2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">
    <w:name w:val="Table Classic 1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7">
    <w:name w:val="HTML Keyboard"/>
    <w:basedOn w:val="a8"/>
    <w:uiPriority w:val="99"/>
    <w:unhideWhenUsed/>
    <w:rsid w:val="00C02841"/>
    <w:rPr>
      <w:rFonts w:ascii="Consolas" w:hAnsi="Consolas"/>
      <w:sz w:val="20"/>
      <w:szCs w:val="20"/>
    </w:rPr>
  </w:style>
  <w:style w:type="table" w:styleId="2fb">
    <w:name w:val="Table Subtle 2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0">
    <w:name w:val="Table Subtle 1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c">
    <w:name w:val="Table Elegant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ffffd">
    <w:name w:val="footnote reference"/>
    <w:basedOn w:val="a8"/>
    <w:uiPriority w:val="99"/>
    <w:unhideWhenUsed/>
    <w:rsid w:val="00C02841"/>
    <w:rPr>
      <w:vertAlign w:val="superscript"/>
    </w:rPr>
  </w:style>
  <w:style w:type="character" w:styleId="affffffe">
    <w:name w:val="Placeholder Text"/>
    <w:basedOn w:val="a8"/>
    <w:uiPriority w:val="99"/>
    <w:semiHidden/>
    <w:rsid w:val="00C02841"/>
    <w:rPr>
      <w:color w:val="808080"/>
    </w:rPr>
  </w:style>
  <w:style w:type="paragraph" w:styleId="afffffff">
    <w:name w:val="toa heading"/>
    <w:basedOn w:val="a7"/>
    <w:next w:val="a7"/>
    <w:uiPriority w:val="99"/>
    <w:unhideWhenUsed/>
    <w:rsid w:val="00C02841"/>
    <w:pPr>
      <w:suppressAutoHyphens/>
      <w:spacing w:before="120" w:line="360" w:lineRule="auto"/>
      <w:ind w:firstLine="709"/>
      <w:contextualSpacing/>
      <w:jc w:val="both"/>
    </w:pPr>
    <w:rPr>
      <w:rFonts w:asciiTheme="majorHAnsi" w:eastAsiaTheme="majorEastAsia" w:hAnsiTheme="majorHAnsi" w:cstheme="majorBidi"/>
      <w:b/>
      <w:bCs/>
      <w:lang w:eastAsia="en-US"/>
    </w:rPr>
  </w:style>
  <w:style w:type="paragraph" w:styleId="afffffff0">
    <w:name w:val="Note Heading"/>
    <w:basedOn w:val="a7"/>
    <w:next w:val="a7"/>
    <w:link w:val="afffffff1"/>
    <w:uiPriority w:val="99"/>
    <w:unhideWhenUsed/>
    <w:rsid w:val="00C02841"/>
    <w:pPr>
      <w:suppressAutoHyphens/>
      <w:ind w:firstLine="709"/>
      <w:contextualSpacing/>
      <w:jc w:val="both"/>
    </w:pPr>
    <w:rPr>
      <w:rFonts w:eastAsiaTheme="minorHAnsi"/>
      <w:szCs w:val="22"/>
      <w:lang w:eastAsia="en-US"/>
    </w:rPr>
  </w:style>
  <w:style w:type="character" w:customStyle="1" w:styleId="afffffff1">
    <w:name w:val="Заголовок записки Знак"/>
    <w:basedOn w:val="a8"/>
    <w:link w:val="afffffff0"/>
    <w:uiPriority w:val="99"/>
    <w:rsid w:val="00C02841"/>
    <w:rPr>
      <w:rFonts w:eastAsiaTheme="minorHAnsi"/>
      <w:sz w:val="24"/>
      <w:szCs w:val="22"/>
      <w:lang w:eastAsia="en-US"/>
    </w:rPr>
  </w:style>
  <w:style w:type="paragraph" w:styleId="afffffff2">
    <w:name w:val="Date"/>
    <w:basedOn w:val="a7"/>
    <w:next w:val="a7"/>
    <w:link w:val="afffffff3"/>
    <w:uiPriority w:val="99"/>
    <w:unhideWhenUsed/>
    <w:rsid w:val="00C02841"/>
    <w:pPr>
      <w:suppressAutoHyphens/>
      <w:spacing w:line="360" w:lineRule="auto"/>
      <w:ind w:firstLine="709"/>
      <w:contextualSpacing/>
      <w:jc w:val="both"/>
    </w:pPr>
    <w:rPr>
      <w:rFonts w:eastAsiaTheme="minorHAnsi"/>
      <w:szCs w:val="22"/>
      <w:lang w:eastAsia="en-US"/>
    </w:rPr>
  </w:style>
  <w:style w:type="character" w:customStyle="1" w:styleId="afffffff3">
    <w:name w:val="Дата Знак"/>
    <w:basedOn w:val="a8"/>
    <w:link w:val="afffffff2"/>
    <w:uiPriority w:val="99"/>
    <w:rsid w:val="00C02841"/>
    <w:rPr>
      <w:rFonts w:eastAsiaTheme="minorHAnsi"/>
      <w:sz w:val="24"/>
      <w:szCs w:val="22"/>
      <w:lang w:eastAsia="en-US"/>
    </w:rPr>
  </w:style>
  <w:style w:type="paragraph" w:styleId="afffffff4">
    <w:name w:val="Intense Quote"/>
    <w:basedOn w:val="a7"/>
    <w:next w:val="a7"/>
    <w:link w:val="afffffff5"/>
    <w:uiPriority w:val="30"/>
    <w:rsid w:val="00C02841"/>
    <w:pPr>
      <w:pBdr>
        <w:bottom w:val="single" w:sz="4" w:space="4" w:color="4F81BD" w:themeColor="accent1"/>
      </w:pBdr>
      <w:suppressAutoHyphens/>
      <w:spacing w:before="200" w:after="280" w:line="360" w:lineRule="auto"/>
      <w:ind w:left="936" w:right="936" w:firstLine="709"/>
      <w:contextualSpacing/>
      <w:jc w:val="both"/>
    </w:pPr>
    <w:rPr>
      <w:rFonts w:eastAsiaTheme="minorHAnsi"/>
      <w:b/>
      <w:bCs/>
      <w:i/>
      <w:iCs/>
      <w:color w:val="4F81BD" w:themeColor="accent1"/>
      <w:szCs w:val="22"/>
      <w:lang w:eastAsia="en-US"/>
    </w:rPr>
  </w:style>
  <w:style w:type="character" w:customStyle="1" w:styleId="afffffff5">
    <w:name w:val="Выделенная цитата Знак"/>
    <w:basedOn w:val="a8"/>
    <w:link w:val="afffffff4"/>
    <w:uiPriority w:val="30"/>
    <w:rsid w:val="00C02841"/>
    <w:rPr>
      <w:rFonts w:eastAsiaTheme="minorHAnsi"/>
      <w:b/>
      <w:bCs/>
      <w:i/>
      <w:iCs/>
      <w:color w:val="4F81BD" w:themeColor="accent1"/>
      <w:sz w:val="24"/>
      <w:szCs w:val="22"/>
      <w:lang w:eastAsia="en-US"/>
    </w:rPr>
  </w:style>
  <w:style w:type="table" w:styleId="-37">
    <w:name w:val="Table Web 3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7">
    <w:name w:val="Table Web 2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17">
    <w:name w:val="Table Web 1"/>
    <w:basedOn w:val="a9"/>
    <w:uiPriority w:val="99"/>
    <w:unhideWhenUsed/>
    <w:rsid w:val="00C02841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8">
    <w:name w:val="HTML Acronym"/>
    <w:basedOn w:val="a8"/>
    <w:uiPriority w:val="99"/>
    <w:unhideWhenUsed/>
    <w:rsid w:val="00C02841"/>
  </w:style>
  <w:style w:type="paragraph" w:styleId="afffffff6">
    <w:name w:val="envelope address"/>
    <w:basedOn w:val="a7"/>
    <w:uiPriority w:val="99"/>
    <w:unhideWhenUsed/>
    <w:rsid w:val="00C02841"/>
    <w:pPr>
      <w:framePr w:w="7920" w:h="1980" w:hRule="exact" w:hSpace="180" w:wrap="auto" w:hAnchor="page" w:xAlign="center" w:yAlign="bottom"/>
      <w:suppressAutoHyphens/>
      <w:ind w:left="2880" w:firstLine="709"/>
      <w:contextualSpacing/>
      <w:jc w:val="both"/>
    </w:pPr>
    <w:rPr>
      <w:rFonts w:asciiTheme="majorHAnsi" w:eastAsiaTheme="majorEastAsia" w:hAnsiTheme="majorHAnsi" w:cstheme="majorBidi"/>
      <w:lang w:eastAsia="en-US"/>
    </w:rPr>
  </w:style>
  <w:style w:type="paragraph" w:styleId="HTML9">
    <w:name w:val="HTML Address"/>
    <w:basedOn w:val="a7"/>
    <w:link w:val="HTMLa"/>
    <w:uiPriority w:val="99"/>
    <w:unhideWhenUsed/>
    <w:rsid w:val="00C02841"/>
    <w:pPr>
      <w:suppressAutoHyphens/>
      <w:ind w:firstLine="709"/>
      <w:contextualSpacing/>
      <w:jc w:val="both"/>
    </w:pPr>
    <w:rPr>
      <w:rFonts w:eastAsiaTheme="minorHAnsi"/>
      <w:i/>
      <w:iCs/>
      <w:szCs w:val="22"/>
      <w:lang w:eastAsia="en-US"/>
    </w:rPr>
  </w:style>
  <w:style w:type="character" w:customStyle="1" w:styleId="HTMLa">
    <w:name w:val="Адрес HTML Знак"/>
    <w:basedOn w:val="a8"/>
    <w:link w:val="HTML9"/>
    <w:uiPriority w:val="99"/>
    <w:rsid w:val="00C02841"/>
    <w:rPr>
      <w:rFonts w:eastAsiaTheme="minorHAnsi"/>
      <w:i/>
      <w:iCs/>
      <w:sz w:val="24"/>
      <w:szCs w:val="22"/>
      <w:lang w:eastAsia="en-US"/>
    </w:rPr>
  </w:style>
  <w:style w:type="numbering" w:styleId="1ai">
    <w:name w:val="Outline List 1"/>
    <w:basedOn w:val="aa"/>
    <w:uiPriority w:val="99"/>
    <w:unhideWhenUsed/>
    <w:rsid w:val="00C02841"/>
    <w:pPr>
      <w:numPr>
        <w:numId w:val="21"/>
      </w:numPr>
    </w:pPr>
  </w:style>
  <w:style w:type="numbering" w:styleId="111111">
    <w:name w:val="Outline List 2"/>
    <w:basedOn w:val="aa"/>
    <w:uiPriority w:val="99"/>
    <w:unhideWhenUsed/>
    <w:rsid w:val="00C02841"/>
    <w:pPr>
      <w:numPr>
        <w:numId w:val="22"/>
      </w:numPr>
    </w:pPr>
  </w:style>
  <w:style w:type="character" w:customStyle="1" w:styleId="23">
    <w:name w:val="Заголовок 2 Знак"/>
    <w:basedOn w:val="a8"/>
    <w:link w:val="22"/>
    <w:uiPriority w:val="9"/>
    <w:rsid w:val="00C02841"/>
    <w:rPr>
      <w:b/>
      <w:sz w:val="24"/>
      <w:szCs w:val="24"/>
    </w:rPr>
  </w:style>
  <w:style w:type="paragraph" w:styleId="58">
    <w:name w:val="List 5"/>
    <w:basedOn w:val="a7"/>
    <w:uiPriority w:val="99"/>
    <w:unhideWhenUsed/>
    <w:rsid w:val="00C02841"/>
    <w:pPr>
      <w:suppressAutoHyphens/>
      <w:spacing w:line="360" w:lineRule="auto"/>
      <w:ind w:left="1415" w:hanging="283"/>
      <w:contextualSpacing/>
      <w:jc w:val="both"/>
    </w:pPr>
    <w:rPr>
      <w:rFonts w:eastAsiaTheme="minorHAnsi"/>
      <w:szCs w:val="22"/>
      <w:lang w:eastAsia="en-US"/>
    </w:rPr>
  </w:style>
  <w:style w:type="character" w:customStyle="1" w:styleId="37">
    <w:name w:val="Основной текст с отступом 3 Знак"/>
    <w:basedOn w:val="a8"/>
    <w:link w:val="36"/>
    <w:uiPriority w:val="99"/>
    <w:rsid w:val="00C02841"/>
    <w:rPr>
      <w:color w:val="800000"/>
      <w:sz w:val="24"/>
      <w:szCs w:val="24"/>
    </w:rPr>
  </w:style>
  <w:style w:type="paragraph" w:customStyle="1" w:styleId="ngp10">
    <w:name w:val="ИнвШап_ngp1"/>
    <w:link w:val="ngp11"/>
    <w:semiHidden/>
    <w:locked/>
    <w:rsid w:val="00C02841"/>
    <w:pPr>
      <w:jc w:val="center"/>
    </w:pPr>
    <w:rPr>
      <w:rFonts w:eastAsiaTheme="minorHAnsi"/>
      <w:b/>
      <w:sz w:val="16"/>
      <w:szCs w:val="22"/>
      <w:lang w:eastAsia="en-US"/>
    </w:rPr>
  </w:style>
  <w:style w:type="character" w:customStyle="1" w:styleId="ngp11">
    <w:name w:val="ИнвШап_ngp1 Знак"/>
    <w:basedOn w:val="a8"/>
    <w:link w:val="ngp10"/>
    <w:semiHidden/>
    <w:rsid w:val="00C02841"/>
    <w:rPr>
      <w:rFonts w:eastAsiaTheme="minorHAnsi"/>
      <w:b/>
      <w:sz w:val="16"/>
      <w:szCs w:val="22"/>
      <w:lang w:eastAsia="en-US"/>
    </w:rPr>
  </w:style>
  <w:style w:type="paragraph" w:customStyle="1" w:styleId="ngp20">
    <w:name w:val="Инв_ngp2"/>
    <w:link w:val="ngp21"/>
    <w:semiHidden/>
    <w:qFormat/>
    <w:locked/>
    <w:rsid w:val="00C02841"/>
    <w:pPr>
      <w:jc w:val="center"/>
    </w:pPr>
    <w:rPr>
      <w:rFonts w:eastAsiaTheme="minorHAnsi"/>
      <w:szCs w:val="22"/>
      <w:lang w:eastAsia="en-US"/>
    </w:rPr>
  </w:style>
  <w:style w:type="character" w:customStyle="1" w:styleId="ngp21">
    <w:name w:val="Инв_ngp2 Знак"/>
    <w:basedOn w:val="a8"/>
    <w:link w:val="ngp20"/>
    <w:semiHidden/>
    <w:rsid w:val="00C02841"/>
    <w:rPr>
      <w:rFonts w:eastAsiaTheme="minorHAnsi"/>
      <w:szCs w:val="22"/>
      <w:lang w:eastAsia="en-US"/>
    </w:rPr>
  </w:style>
  <w:style w:type="paragraph" w:customStyle="1" w:styleId="ngp50">
    <w:name w:val="ИспШт_ngp5"/>
    <w:link w:val="ngp51"/>
    <w:semiHidden/>
    <w:locked/>
    <w:rsid w:val="00C02841"/>
    <w:rPr>
      <w:rFonts w:eastAsiaTheme="minorHAnsi"/>
      <w:szCs w:val="22"/>
      <w:lang w:eastAsia="en-US"/>
    </w:rPr>
  </w:style>
  <w:style w:type="character" w:customStyle="1" w:styleId="ngp51">
    <w:name w:val="ИспШт_ngp5 Знак"/>
    <w:basedOn w:val="a8"/>
    <w:link w:val="ngp50"/>
    <w:semiHidden/>
    <w:rsid w:val="00C02841"/>
    <w:rPr>
      <w:rFonts w:eastAsiaTheme="minorHAnsi"/>
      <w:szCs w:val="22"/>
      <w:lang w:eastAsia="en-US"/>
    </w:rPr>
  </w:style>
  <w:style w:type="paragraph" w:customStyle="1" w:styleId="ngp8">
    <w:name w:val="НаимШт_ngp8"/>
    <w:link w:val="ngp80"/>
    <w:semiHidden/>
    <w:locked/>
    <w:rsid w:val="00C02841"/>
    <w:pPr>
      <w:suppressAutoHyphens/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ngp80">
    <w:name w:val="НаимШт_ngp8 Знак"/>
    <w:basedOn w:val="a8"/>
    <w:link w:val="ngp8"/>
    <w:semiHidden/>
    <w:rsid w:val="00C02841"/>
    <w:rPr>
      <w:rFonts w:eastAsiaTheme="minorHAnsi"/>
      <w:b/>
      <w:sz w:val="28"/>
      <w:szCs w:val="22"/>
      <w:lang w:eastAsia="en-US"/>
    </w:rPr>
  </w:style>
  <w:style w:type="paragraph" w:customStyle="1" w:styleId="ngp9">
    <w:name w:val="СтадЛистШтШап_ngp9"/>
    <w:link w:val="ngp90"/>
    <w:semiHidden/>
    <w:locked/>
    <w:rsid w:val="00C02841"/>
    <w:pPr>
      <w:jc w:val="center"/>
    </w:pPr>
    <w:rPr>
      <w:rFonts w:eastAsiaTheme="minorHAnsi"/>
      <w:b/>
      <w:sz w:val="16"/>
      <w:szCs w:val="22"/>
      <w:lang w:eastAsia="en-US"/>
    </w:rPr>
  </w:style>
  <w:style w:type="character" w:customStyle="1" w:styleId="ngp90">
    <w:name w:val="СтадЛистШтШап_ngp9 Знак"/>
    <w:basedOn w:val="a8"/>
    <w:link w:val="ngp9"/>
    <w:semiHidden/>
    <w:rsid w:val="00C02841"/>
    <w:rPr>
      <w:rFonts w:eastAsiaTheme="minorHAnsi"/>
      <w:b/>
      <w:sz w:val="16"/>
      <w:szCs w:val="22"/>
      <w:lang w:eastAsia="en-US"/>
    </w:rPr>
  </w:style>
  <w:style w:type="paragraph" w:customStyle="1" w:styleId="ngp100">
    <w:name w:val="СтадЛистШтТек_ngp10"/>
    <w:link w:val="ngp101"/>
    <w:semiHidden/>
    <w:locked/>
    <w:rsid w:val="00C02841"/>
    <w:pPr>
      <w:jc w:val="center"/>
    </w:pPr>
    <w:rPr>
      <w:rFonts w:eastAsiaTheme="minorHAnsi"/>
      <w:szCs w:val="22"/>
      <w:lang w:eastAsia="en-US"/>
    </w:rPr>
  </w:style>
  <w:style w:type="character" w:customStyle="1" w:styleId="ngp101">
    <w:name w:val="СтадЛистШтТек_ngp10 Знак"/>
    <w:basedOn w:val="a8"/>
    <w:link w:val="ngp100"/>
    <w:semiHidden/>
    <w:rsid w:val="00C02841"/>
    <w:rPr>
      <w:rFonts w:eastAsiaTheme="minorHAnsi"/>
      <w:szCs w:val="22"/>
      <w:lang w:eastAsia="en-US"/>
    </w:rPr>
  </w:style>
  <w:style w:type="paragraph" w:customStyle="1" w:styleId="ngp110">
    <w:name w:val="ОргШт_ngp11"/>
    <w:link w:val="ngp111"/>
    <w:semiHidden/>
    <w:locked/>
    <w:rsid w:val="00C02841"/>
    <w:pPr>
      <w:suppressAutoHyphens/>
      <w:jc w:val="center"/>
    </w:pPr>
    <w:rPr>
      <w:rFonts w:eastAsiaTheme="minorHAnsi"/>
      <w:sz w:val="24"/>
      <w:szCs w:val="22"/>
      <w:lang w:eastAsia="en-US"/>
    </w:rPr>
  </w:style>
  <w:style w:type="character" w:customStyle="1" w:styleId="ngp111">
    <w:name w:val="ОргШт_ngp11 Знак"/>
    <w:basedOn w:val="a8"/>
    <w:link w:val="ngp110"/>
    <w:semiHidden/>
    <w:rsid w:val="00C02841"/>
    <w:rPr>
      <w:rFonts w:eastAsiaTheme="minorHAnsi"/>
      <w:sz w:val="24"/>
      <w:szCs w:val="22"/>
      <w:lang w:eastAsia="en-US"/>
    </w:rPr>
  </w:style>
  <w:style w:type="paragraph" w:customStyle="1" w:styleId="ngp12">
    <w:name w:val="Стр_ngp12"/>
    <w:link w:val="ngp120"/>
    <w:semiHidden/>
    <w:locked/>
    <w:rsid w:val="00C02841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ngp120">
    <w:name w:val="Стр_ngp12 Знак"/>
    <w:basedOn w:val="a8"/>
    <w:link w:val="ngp12"/>
    <w:semiHidden/>
    <w:rsid w:val="00C02841"/>
    <w:rPr>
      <w:rFonts w:eastAsiaTheme="minorHAnsi"/>
      <w:sz w:val="24"/>
      <w:szCs w:val="22"/>
      <w:lang w:eastAsia="en-US"/>
    </w:rPr>
  </w:style>
  <w:style w:type="paragraph" w:customStyle="1" w:styleId="ngp14">
    <w:name w:val="ОргОбл_ngp14"/>
    <w:link w:val="ngp140"/>
    <w:semiHidden/>
    <w:locked/>
    <w:rsid w:val="00C02841"/>
    <w:pPr>
      <w:suppressAutoHyphens/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ngp140">
    <w:name w:val="ОргОбл_ngp14 Знак"/>
    <w:basedOn w:val="a8"/>
    <w:link w:val="ngp14"/>
    <w:semiHidden/>
    <w:rsid w:val="00C02841"/>
    <w:rPr>
      <w:rFonts w:eastAsiaTheme="minorHAnsi"/>
      <w:b/>
      <w:sz w:val="28"/>
      <w:szCs w:val="22"/>
      <w:lang w:eastAsia="en-US"/>
    </w:rPr>
  </w:style>
  <w:style w:type="paragraph" w:customStyle="1" w:styleId="ngp15">
    <w:name w:val="Обл_ngp15"/>
    <w:link w:val="ngp150"/>
    <w:semiHidden/>
    <w:locked/>
    <w:rsid w:val="00C02841"/>
    <w:pPr>
      <w:suppressAutoHyphens/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ngp150">
    <w:name w:val="Обл_ngp15 Знак"/>
    <w:basedOn w:val="a8"/>
    <w:link w:val="ngp15"/>
    <w:semiHidden/>
    <w:rsid w:val="00C02841"/>
    <w:rPr>
      <w:rFonts w:eastAsiaTheme="minorHAnsi"/>
      <w:b/>
      <w:sz w:val="28"/>
      <w:szCs w:val="22"/>
      <w:lang w:eastAsia="en-US"/>
    </w:rPr>
  </w:style>
  <w:style w:type="paragraph" w:customStyle="1" w:styleId="ngp16">
    <w:name w:val="ОблЗаг_ngp16"/>
    <w:link w:val="ngp160"/>
    <w:semiHidden/>
    <w:locked/>
    <w:rsid w:val="00C02841"/>
    <w:pPr>
      <w:suppressAutoHyphens/>
      <w:jc w:val="center"/>
    </w:pPr>
    <w:rPr>
      <w:rFonts w:eastAsiaTheme="minorHAnsi"/>
      <w:b/>
      <w:caps/>
      <w:sz w:val="28"/>
      <w:szCs w:val="22"/>
      <w:lang w:eastAsia="en-US"/>
    </w:rPr>
  </w:style>
  <w:style w:type="character" w:customStyle="1" w:styleId="ngp160">
    <w:name w:val="ОблЗаг_ngp16 Знак"/>
    <w:basedOn w:val="a8"/>
    <w:link w:val="ngp16"/>
    <w:semiHidden/>
    <w:rsid w:val="00C02841"/>
    <w:rPr>
      <w:rFonts w:eastAsiaTheme="minorHAnsi"/>
      <w:b/>
      <w:caps/>
      <w:sz w:val="28"/>
      <w:szCs w:val="22"/>
      <w:lang w:eastAsia="en-US"/>
    </w:rPr>
  </w:style>
  <w:style w:type="paragraph" w:customStyle="1" w:styleId="ngp17">
    <w:name w:val="РазрШап_ngp17"/>
    <w:link w:val="ngp170"/>
    <w:semiHidden/>
    <w:locked/>
    <w:rsid w:val="00C02841"/>
    <w:pPr>
      <w:jc w:val="center"/>
    </w:pPr>
    <w:rPr>
      <w:rFonts w:eastAsiaTheme="minorHAnsi"/>
      <w:b/>
      <w:sz w:val="24"/>
      <w:szCs w:val="22"/>
      <w:lang w:eastAsia="en-US"/>
    </w:rPr>
  </w:style>
  <w:style w:type="character" w:customStyle="1" w:styleId="ngp170">
    <w:name w:val="РазрШап_ngp17 Знак"/>
    <w:basedOn w:val="a8"/>
    <w:link w:val="ngp17"/>
    <w:semiHidden/>
    <w:rsid w:val="00C02841"/>
    <w:rPr>
      <w:rFonts w:eastAsiaTheme="minorHAnsi"/>
      <w:b/>
      <w:sz w:val="24"/>
      <w:szCs w:val="22"/>
      <w:lang w:eastAsia="en-US"/>
    </w:rPr>
  </w:style>
  <w:style w:type="paragraph" w:customStyle="1" w:styleId="ngp18">
    <w:name w:val="ОбозРазр_ngp18"/>
    <w:link w:val="ngp180"/>
    <w:semiHidden/>
    <w:locked/>
    <w:rsid w:val="00C02841"/>
    <w:pPr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ngp180">
    <w:name w:val="ОбозРазр_ngp18 Знак"/>
    <w:basedOn w:val="a8"/>
    <w:link w:val="ngp18"/>
    <w:semiHidden/>
    <w:rsid w:val="00C02841"/>
    <w:rPr>
      <w:rFonts w:eastAsiaTheme="minorHAnsi"/>
      <w:b/>
      <w:sz w:val="28"/>
      <w:szCs w:val="22"/>
      <w:lang w:eastAsia="en-US"/>
    </w:rPr>
  </w:style>
  <w:style w:type="paragraph" w:customStyle="1" w:styleId="ngp19">
    <w:name w:val="НаимРазр_ngp19"/>
    <w:link w:val="ngp190"/>
    <w:semiHidden/>
    <w:locked/>
    <w:rsid w:val="00C02841"/>
    <w:pPr>
      <w:suppressAutoHyphens/>
      <w:jc w:val="center"/>
    </w:pPr>
    <w:rPr>
      <w:rFonts w:eastAsiaTheme="minorHAnsi"/>
      <w:b/>
      <w:sz w:val="24"/>
      <w:szCs w:val="22"/>
      <w:lang w:eastAsia="en-US"/>
    </w:rPr>
  </w:style>
  <w:style w:type="character" w:customStyle="1" w:styleId="ngp190">
    <w:name w:val="НаимРазр_ngp19 Знак"/>
    <w:basedOn w:val="a8"/>
    <w:link w:val="ngp19"/>
    <w:semiHidden/>
    <w:rsid w:val="00C02841"/>
    <w:rPr>
      <w:rFonts w:eastAsiaTheme="minorHAnsi"/>
      <w:b/>
      <w:sz w:val="24"/>
      <w:szCs w:val="22"/>
      <w:lang w:eastAsia="en-US"/>
    </w:rPr>
  </w:style>
  <w:style w:type="paragraph" w:customStyle="1" w:styleId="ngp200">
    <w:name w:val="РазрТек_ngp20"/>
    <w:link w:val="ngp201"/>
    <w:semiHidden/>
    <w:locked/>
    <w:rsid w:val="00C02841"/>
    <w:pPr>
      <w:suppressAutoHyphens/>
    </w:pPr>
    <w:rPr>
      <w:rFonts w:eastAsiaTheme="minorHAnsi"/>
      <w:sz w:val="24"/>
      <w:szCs w:val="22"/>
      <w:lang w:eastAsia="en-US"/>
    </w:rPr>
  </w:style>
  <w:style w:type="character" w:customStyle="1" w:styleId="ngp201">
    <w:name w:val="РазрТек_ngp20 Знак"/>
    <w:basedOn w:val="a8"/>
    <w:link w:val="ngp200"/>
    <w:semiHidden/>
    <w:rsid w:val="00C02841"/>
    <w:rPr>
      <w:rFonts w:eastAsiaTheme="minorHAnsi"/>
      <w:sz w:val="24"/>
      <w:szCs w:val="22"/>
      <w:lang w:eastAsia="en-US"/>
    </w:rPr>
  </w:style>
  <w:style w:type="paragraph" w:customStyle="1" w:styleId="ngp210">
    <w:name w:val="ОргРазр_ngp21"/>
    <w:link w:val="ngp211"/>
    <w:semiHidden/>
    <w:locked/>
    <w:rsid w:val="00C02841"/>
    <w:pPr>
      <w:suppressAutoHyphens/>
      <w:jc w:val="center"/>
    </w:pPr>
    <w:rPr>
      <w:rFonts w:eastAsiaTheme="minorHAnsi"/>
      <w:sz w:val="24"/>
      <w:szCs w:val="22"/>
      <w:lang w:eastAsia="en-US"/>
    </w:rPr>
  </w:style>
  <w:style w:type="character" w:customStyle="1" w:styleId="ngp211">
    <w:name w:val="ОргРазр_ngp21 Знак"/>
    <w:basedOn w:val="a8"/>
    <w:link w:val="ngp210"/>
    <w:semiHidden/>
    <w:rsid w:val="00C02841"/>
    <w:rPr>
      <w:rFonts w:eastAsiaTheme="minorHAnsi"/>
      <w:sz w:val="24"/>
      <w:szCs w:val="22"/>
      <w:lang w:eastAsia="en-US"/>
    </w:rPr>
  </w:style>
  <w:style w:type="paragraph" w:customStyle="1" w:styleId="ngp22">
    <w:name w:val="ЛистРазрШап_ngp22"/>
    <w:link w:val="ngp220"/>
    <w:semiHidden/>
    <w:locked/>
    <w:rsid w:val="00C02841"/>
    <w:pPr>
      <w:jc w:val="center"/>
    </w:pPr>
    <w:rPr>
      <w:rFonts w:eastAsiaTheme="minorHAnsi"/>
      <w:szCs w:val="22"/>
      <w:lang w:eastAsia="en-US"/>
    </w:rPr>
  </w:style>
  <w:style w:type="character" w:customStyle="1" w:styleId="ngp220">
    <w:name w:val="ЛистРазрШап_ngp22 Знак"/>
    <w:basedOn w:val="a8"/>
    <w:link w:val="ngp22"/>
    <w:semiHidden/>
    <w:rsid w:val="00C02841"/>
    <w:rPr>
      <w:rFonts w:eastAsiaTheme="minorHAnsi"/>
      <w:szCs w:val="22"/>
      <w:lang w:eastAsia="en-US"/>
    </w:rPr>
  </w:style>
  <w:style w:type="paragraph" w:customStyle="1" w:styleId="ngp23">
    <w:name w:val="ЛистРазр_ngp23"/>
    <w:link w:val="ngp230"/>
    <w:semiHidden/>
    <w:locked/>
    <w:rsid w:val="00C02841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ngp230">
    <w:name w:val="ЛистРазр_ngp23 Знак"/>
    <w:basedOn w:val="a8"/>
    <w:link w:val="ngp23"/>
    <w:semiHidden/>
    <w:rsid w:val="00C02841"/>
    <w:rPr>
      <w:rFonts w:eastAsiaTheme="minorHAnsi"/>
      <w:sz w:val="24"/>
      <w:szCs w:val="22"/>
      <w:lang w:eastAsia="en-US"/>
    </w:rPr>
  </w:style>
  <w:style w:type="paragraph" w:customStyle="1" w:styleId="ngp26">
    <w:name w:val="Формат_ngp26"/>
    <w:link w:val="ngp260"/>
    <w:semiHidden/>
    <w:locked/>
    <w:rsid w:val="00C02841"/>
    <w:pPr>
      <w:jc w:val="right"/>
    </w:pPr>
    <w:rPr>
      <w:rFonts w:eastAsiaTheme="minorHAnsi"/>
      <w:sz w:val="16"/>
      <w:szCs w:val="22"/>
      <w:lang w:eastAsia="en-US"/>
    </w:rPr>
  </w:style>
  <w:style w:type="character" w:customStyle="1" w:styleId="ngp260">
    <w:name w:val="Формат_ngp26 Знак"/>
    <w:basedOn w:val="a8"/>
    <w:link w:val="ngp26"/>
    <w:semiHidden/>
    <w:rsid w:val="00C02841"/>
    <w:rPr>
      <w:rFonts w:eastAsiaTheme="minorHAnsi"/>
      <w:sz w:val="16"/>
      <w:szCs w:val="22"/>
      <w:lang w:eastAsia="en-US"/>
    </w:rPr>
  </w:style>
  <w:style w:type="paragraph" w:customStyle="1" w:styleId="ngpa">
    <w:name w:val="Обычн. текст_ngp"/>
    <w:link w:val="ngpb"/>
    <w:semiHidden/>
    <w:qFormat/>
    <w:locked/>
    <w:rsid w:val="00C02841"/>
    <w:pPr>
      <w:spacing w:line="360" w:lineRule="auto"/>
      <w:ind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b">
    <w:name w:val="Обычн. текст_ngp Знак"/>
    <w:basedOn w:val="a8"/>
    <w:link w:val="ngpa"/>
    <w:semiHidden/>
    <w:rsid w:val="00C02841"/>
    <w:rPr>
      <w:rFonts w:eastAsiaTheme="minorHAnsi"/>
      <w:sz w:val="24"/>
      <w:szCs w:val="22"/>
      <w:lang w:eastAsia="en-US"/>
    </w:rPr>
  </w:style>
  <w:style w:type="paragraph" w:customStyle="1" w:styleId="ngpc">
    <w:name w:val="Маркиров. список_ngp"/>
    <w:link w:val="ngpd"/>
    <w:semiHidden/>
    <w:qFormat/>
    <w:locked/>
    <w:rsid w:val="00C02841"/>
    <w:pPr>
      <w:tabs>
        <w:tab w:val="left" w:pos="709"/>
        <w:tab w:val="left" w:pos="1021"/>
      </w:tabs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d">
    <w:name w:val="Маркиров. список_ngp Знак"/>
    <w:basedOn w:val="a8"/>
    <w:link w:val="ngpc"/>
    <w:semiHidden/>
    <w:rsid w:val="00C02841"/>
    <w:rPr>
      <w:rFonts w:eastAsiaTheme="minorHAnsi"/>
      <w:sz w:val="24"/>
      <w:szCs w:val="22"/>
      <w:lang w:eastAsia="en-US"/>
    </w:rPr>
  </w:style>
  <w:style w:type="paragraph" w:customStyle="1" w:styleId="ngpe">
    <w:name w:val="Заг. таблиц_ngp"/>
    <w:next w:val="ngpa"/>
    <w:link w:val="ngpf"/>
    <w:semiHidden/>
    <w:qFormat/>
    <w:locked/>
    <w:rsid w:val="00C02841"/>
    <w:pPr>
      <w:spacing w:after="120"/>
      <w:jc w:val="center"/>
    </w:pPr>
    <w:rPr>
      <w:rFonts w:eastAsiaTheme="minorHAnsi"/>
      <w:szCs w:val="22"/>
      <w:lang w:eastAsia="en-US"/>
    </w:rPr>
  </w:style>
  <w:style w:type="character" w:customStyle="1" w:styleId="ngpf">
    <w:name w:val="Заг. таблиц_ngp Знак"/>
    <w:basedOn w:val="a8"/>
    <w:link w:val="ngpe"/>
    <w:semiHidden/>
    <w:rsid w:val="00C02841"/>
    <w:rPr>
      <w:rFonts w:eastAsiaTheme="minorHAnsi"/>
      <w:szCs w:val="22"/>
      <w:lang w:eastAsia="en-US"/>
    </w:rPr>
  </w:style>
  <w:style w:type="paragraph" w:customStyle="1" w:styleId="1ngp1">
    <w:name w:val="Заг 1_ngp"/>
    <w:next w:val="ngpa"/>
    <w:link w:val="1ngp2"/>
    <w:semiHidden/>
    <w:qFormat/>
    <w:locked/>
    <w:rsid w:val="00C02841"/>
    <w:pPr>
      <w:keepNext/>
      <w:keepLines/>
      <w:pageBreakBefore/>
      <w:spacing w:before="360" w:after="240"/>
      <w:ind w:right="170" w:firstLine="709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character" w:customStyle="1" w:styleId="1ngp2">
    <w:name w:val="Заг 1_ngp Знак"/>
    <w:basedOn w:val="a8"/>
    <w:link w:val="1ngp1"/>
    <w:semiHidden/>
    <w:rsid w:val="00C02841"/>
    <w:rPr>
      <w:rFonts w:eastAsiaTheme="majorEastAsia"/>
      <w:b/>
      <w:bCs/>
      <w:sz w:val="28"/>
      <w:szCs w:val="28"/>
      <w:lang w:val="en-US" w:eastAsia="en-US"/>
    </w:rPr>
  </w:style>
  <w:style w:type="paragraph" w:customStyle="1" w:styleId="2ngp1">
    <w:name w:val="Заг 2_ngp"/>
    <w:next w:val="ngpa"/>
    <w:link w:val="2ngp2"/>
    <w:semiHidden/>
    <w:qFormat/>
    <w:locked/>
    <w:rsid w:val="00C02841"/>
    <w:pPr>
      <w:keepNext/>
      <w:keepLines/>
      <w:spacing w:before="240" w:after="120"/>
      <w:ind w:right="170" w:firstLine="709"/>
      <w:outlineLvl w:val="1"/>
    </w:pPr>
    <w:rPr>
      <w:rFonts w:eastAsiaTheme="majorEastAsia"/>
      <w:b/>
      <w:bCs/>
      <w:sz w:val="24"/>
      <w:szCs w:val="26"/>
      <w:lang w:val="en-US" w:eastAsia="en-US"/>
    </w:rPr>
  </w:style>
  <w:style w:type="character" w:customStyle="1" w:styleId="2ngp2">
    <w:name w:val="Заг 2_ngp Знак"/>
    <w:basedOn w:val="a8"/>
    <w:link w:val="2ngp1"/>
    <w:semiHidden/>
    <w:rsid w:val="00C02841"/>
    <w:rPr>
      <w:rFonts w:eastAsiaTheme="majorEastAsia"/>
      <w:b/>
      <w:bCs/>
      <w:sz w:val="24"/>
      <w:szCs w:val="26"/>
      <w:lang w:val="en-US" w:eastAsia="en-US"/>
    </w:rPr>
  </w:style>
  <w:style w:type="paragraph" w:customStyle="1" w:styleId="3ngp1">
    <w:name w:val="Заг 3_ngp"/>
    <w:next w:val="ngpa"/>
    <w:link w:val="3ngp2"/>
    <w:semiHidden/>
    <w:qFormat/>
    <w:locked/>
    <w:rsid w:val="00C02841"/>
    <w:pPr>
      <w:keepNext/>
      <w:keepLines/>
      <w:spacing w:before="120" w:after="120"/>
      <w:ind w:right="170" w:firstLine="709"/>
      <w:outlineLvl w:val="2"/>
    </w:pPr>
    <w:rPr>
      <w:rFonts w:eastAsiaTheme="majorEastAsia"/>
      <w:bCs/>
      <w:sz w:val="24"/>
      <w:szCs w:val="22"/>
      <w:lang w:val="en-US" w:eastAsia="en-US"/>
    </w:rPr>
  </w:style>
  <w:style w:type="character" w:customStyle="1" w:styleId="3ngp2">
    <w:name w:val="Заг 3_ngp Знак"/>
    <w:basedOn w:val="a8"/>
    <w:link w:val="3ngp1"/>
    <w:semiHidden/>
    <w:rsid w:val="00C02841"/>
    <w:rPr>
      <w:rFonts w:eastAsiaTheme="majorEastAsia"/>
      <w:bCs/>
      <w:sz w:val="24"/>
      <w:szCs w:val="22"/>
      <w:lang w:val="en-US" w:eastAsia="en-US"/>
    </w:rPr>
  </w:style>
  <w:style w:type="paragraph" w:customStyle="1" w:styleId="ngp27">
    <w:name w:val="СП_ngp27"/>
    <w:link w:val="ngp270"/>
    <w:semiHidden/>
    <w:qFormat/>
    <w:locked/>
    <w:rsid w:val="00C02841"/>
    <w:pPr>
      <w:suppressAutoHyphens/>
      <w:spacing w:before="120" w:after="120"/>
    </w:pPr>
    <w:rPr>
      <w:rFonts w:eastAsiaTheme="minorHAnsi"/>
      <w:sz w:val="24"/>
      <w:szCs w:val="22"/>
      <w:lang w:eastAsia="en-US"/>
    </w:rPr>
  </w:style>
  <w:style w:type="character" w:customStyle="1" w:styleId="ngp270">
    <w:name w:val="СП_ngp27 Знак"/>
    <w:basedOn w:val="a8"/>
    <w:link w:val="ngp27"/>
    <w:semiHidden/>
    <w:rsid w:val="00C02841"/>
    <w:rPr>
      <w:rFonts w:eastAsiaTheme="minorHAnsi"/>
      <w:sz w:val="24"/>
      <w:szCs w:val="22"/>
      <w:lang w:eastAsia="en-US"/>
    </w:rPr>
  </w:style>
  <w:style w:type="paragraph" w:customStyle="1" w:styleId="ngp28">
    <w:name w:val="СПШап_ngp28"/>
    <w:link w:val="ngp280"/>
    <w:semiHidden/>
    <w:qFormat/>
    <w:locked/>
    <w:rsid w:val="00C02841"/>
    <w:pPr>
      <w:spacing w:before="120" w:after="120"/>
      <w:jc w:val="center"/>
    </w:pPr>
    <w:rPr>
      <w:rFonts w:eastAsiaTheme="minorHAnsi"/>
      <w:b/>
      <w:sz w:val="24"/>
      <w:szCs w:val="22"/>
      <w:lang w:eastAsia="en-US"/>
    </w:rPr>
  </w:style>
  <w:style w:type="character" w:customStyle="1" w:styleId="ngp280">
    <w:name w:val="СПШап_ngp28 Знак"/>
    <w:basedOn w:val="a8"/>
    <w:link w:val="ngp28"/>
    <w:semiHidden/>
    <w:rsid w:val="00C02841"/>
    <w:rPr>
      <w:rFonts w:eastAsiaTheme="minorHAnsi"/>
      <w:b/>
      <w:sz w:val="24"/>
      <w:szCs w:val="22"/>
      <w:lang w:eastAsia="en-US"/>
    </w:rPr>
  </w:style>
  <w:style w:type="paragraph" w:customStyle="1" w:styleId="ngp29">
    <w:name w:val="СПТом_ngp29"/>
    <w:link w:val="ngp290"/>
    <w:semiHidden/>
    <w:qFormat/>
    <w:locked/>
    <w:rsid w:val="00C02841"/>
    <w:pPr>
      <w:spacing w:before="120" w:after="120"/>
      <w:jc w:val="center"/>
    </w:pPr>
    <w:rPr>
      <w:rFonts w:eastAsiaTheme="minorHAnsi"/>
      <w:spacing w:val="-10"/>
      <w:sz w:val="24"/>
      <w:szCs w:val="22"/>
      <w:lang w:eastAsia="en-US"/>
    </w:rPr>
  </w:style>
  <w:style w:type="character" w:customStyle="1" w:styleId="ngp290">
    <w:name w:val="СПТом_ngp29 Знак"/>
    <w:basedOn w:val="a8"/>
    <w:link w:val="ngp29"/>
    <w:semiHidden/>
    <w:rsid w:val="00C02841"/>
    <w:rPr>
      <w:rFonts w:eastAsiaTheme="minorHAnsi"/>
      <w:spacing w:val="-10"/>
      <w:sz w:val="24"/>
      <w:szCs w:val="22"/>
      <w:lang w:eastAsia="en-US"/>
    </w:rPr>
  </w:style>
  <w:style w:type="paragraph" w:customStyle="1" w:styleId="ngp300">
    <w:name w:val="Прост_ngp30"/>
    <w:link w:val="ngp301"/>
    <w:semiHidden/>
    <w:qFormat/>
    <w:locked/>
    <w:rsid w:val="00C02841"/>
    <w:rPr>
      <w:rFonts w:eastAsiaTheme="minorHAnsi"/>
      <w:szCs w:val="22"/>
      <w:lang w:eastAsia="en-US"/>
    </w:rPr>
  </w:style>
  <w:style w:type="character" w:customStyle="1" w:styleId="ngp301">
    <w:name w:val="Прост_ngp30 Знак"/>
    <w:basedOn w:val="a8"/>
    <w:link w:val="ngp300"/>
    <w:semiHidden/>
    <w:rsid w:val="00C02841"/>
    <w:rPr>
      <w:rFonts w:eastAsiaTheme="minorHAnsi"/>
      <w:szCs w:val="22"/>
      <w:lang w:eastAsia="en-US"/>
    </w:rPr>
  </w:style>
  <w:style w:type="paragraph" w:customStyle="1" w:styleId="1ngp3">
    <w:name w:val="Незаг 1_ngp"/>
    <w:next w:val="ngpa"/>
    <w:link w:val="1ngp4"/>
    <w:qFormat/>
    <w:rsid w:val="00C02841"/>
    <w:pPr>
      <w:spacing w:before="360" w:after="240"/>
      <w:ind w:firstLine="709"/>
      <w:jc w:val="center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ngpf0">
    <w:name w:val="Прил_ngp"/>
    <w:next w:val="ngpa"/>
    <w:link w:val="ngpf1"/>
    <w:qFormat/>
    <w:rsid w:val="00C02841"/>
    <w:pPr>
      <w:spacing w:before="360" w:after="240"/>
      <w:ind w:firstLine="709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ngpf2">
    <w:name w:val="ТитДолж_ngp"/>
    <w:qFormat/>
    <w:rsid w:val="00C02841"/>
    <w:pPr>
      <w:suppressAutoHyphens/>
    </w:pPr>
    <w:rPr>
      <w:rFonts w:eastAsiaTheme="minorHAnsi"/>
      <w:b/>
      <w:sz w:val="28"/>
      <w:szCs w:val="22"/>
      <w:lang w:eastAsia="en-US"/>
    </w:rPr>
  </w:style>
  <w:style w:type="paragraph" w:customStyle="1" w:styleId="Ngpf3">
    <w:name w:val="ТитИОФ_Ngp"/>
    <w:hidden/>
    <w:rsid w:val="00C02841"/>
    <w:pPr>
      <w:jc w:val="right"/>
    </w:pPr>
    <w:rPr>
      <w:rFonts w:eastAsiaTheme="minorHAnsi"/>
      <w:b/>
      <w:sz w:val="28"/>
      <w:szCs w:val="22"/>
      <w:lang w:eastAsia="en-US"/>
    </w:rPr>
  </w:style>
  <w:style w:type="paragraph" w:customStyle="1" w:styleId="ngpf4">
    <w:name w:val="ТитПодп_ngp"/>
    <w:qFormat/>
    <w:rsid w:val="00C02841"/>
    <w:pPr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1ngp4">
    <w:name w:val="Незаг 1_ngp Знак"/>
    <w:basedOn w:val="a8"/>
    <w:link w:val="1ngp3"/>
    <w:rsid w:val="00C02841"/>
    <w:rPr>
      <w:rFonts w:eastAsiaTheme="majorEastAsia"/>
      <w:b/>
      <w:bCs/>
      <w:sz w:val="28"/>
      <w:szCs w:val="28"/>
      <w:lang w:val="en-US" w:eastAsia="en-US"/>
    </w:rPr>
  </w:style>
  <w:style w:type="character" w:customStyle="1" w:styleId="ngpf1">
    <w:name w:val="Прил_ngp Знак"/>
    <w:basedOn w:val="a8"/>
    <w:link w:val="ngpf0"/>
    <w:rsid w:val="00C02841"/>
    <w:rPr>
      <w:rFonts w:eastAsiaTheme="majorEastAsia"/>
      <w:b/>
      <w:bCs/>
      <w:sz w:val="28"/>
      <w:szCs w:val="28"/>
      <w:lang w:val="en-US" w:eastAsia="en-US"/>
    </w:rPr>
  </w:style>
  <w:style w:type="paragraph" w:customStyle="1" w:styleId="ngpf5">
    <w:name w:val="СПРазд_ngp"/>
    <w:link w:val="ngpf6"/>
    <w:qFormat/>
    <w:rsid w:val="00C02841"/>
    <w:pPr>
      <w:suppressAutoHyphens/>
      <w:spacing w:before="120" w:after="120"/>
    </w:pPr>
    <w:rPr>
      <w:rFonts w:eastAsiaTheme="minorHAnsi"/>
      <w:sz w:val="24"/>
      <w:szCs w:val="22"/>
      <w:lang w:eastAsia="en-US"/>
    </w:rPr>
  </w:style>
  <w:style w:type="paragraph" w:customStyle="1" w:styleId="ngpf7">
    <w:name w:val="СПТомРазд_ngp"/>
    <w:link w:val="ngpf8"/>
    <w:qFormat/>
    <w:rsid w:val="00C02841"/>
    <w:pPr>
      <w:spacing w:before="120" w:after="120"/>
      <w:jc w:val="center"/>
    </w:pPr>
    <w:rPr>
      <w:rFonts w:eastAsiaTheme="minorHAnsi"/>
      <w:spacing w:val="-10"/>
      <w:sz w:val="24"/>
      <w:szCs w:val="22"/>
      <w:lang w:eastAsia="en-US"/>
    </w:rPr>
  </w:style>
  <w:style w:type="character" w:customStyle="1" w:styleId="ngpf6">
    <w:name w:val="СПРазд_ngp Знак"/>
    <w:basedOn w:val="a8"/>
    <w:link w:val="ngpf5"/>
    <w:rsid w:val="00C02841"/>
    <w:rPr>
      <w:rFonts w:eastAsiaTheme="minorHAnsi"/>
      <w:sz w:val="24"/>
      <w:szCs w:val="22"/>
      <w:lang w:eastAsia="en-US"/>
    </w:rPr>
  </w:style>
  <w:style w:type="character" w:customStyle="1" w:styleId="ngpf8">
    <w:name w:val="СПТомРазд_ngp Знак"/>
    <w:basedOn w:val="a8"/>
    <w:link w:val="ngpf7"/>
    <w:rsid w:val="00C02841"/>
    <w:rPr>
      <w:rFonts w:eastAsiaTheme="minorHAnsi"/>
      <w:spacing w:val="-10"/>
      <w:sz w:val="24"/>
      <w:szCs w:val="22"/>
      <w:lang w:eastAsia="en-US"/>
    </w:rPr>
  </w:style>
  <w:style w:type="character" w:customStyle="1" w:styleId="1NGP0">
    <w:name w:val="Заг 1_NGP Знак"/>
    <w:basedOn w:val="a8"/>
    <w:link w:val="1NGP"/>
    <w:semiHidden/>
    <w:rsid w:val="00C02841"/>
    <w:rPr>
      <w:rFonts w:eastAsiaTheme="majorEastAsia"/>
      <w:b/>
      <w:bCs/>
      <w:sz w:val="28"/>
      <w:szCs w:val="28"/>
      <w:lang w:val="en-US" w:eastAsia="en-US"/>
    </w:rPr>
  </w:style>
  <w:style w:type="character" w:customStyle="1" w:styleId="2NGP0">
    <w:name w:val="Заг 2_NGP Знак"/>
    <w:basedOn w:val="a8"/>
    <w:link w:val="2NGP"/>
    <w:semiHidden/>
    <w:rsid w:val="00C02841"/>
    <w:rPr>
      <w:rFonts w:eastAsiaTheme="majorEastAsia"/>
      <w:b/>
      <w:bCs/>
      <w:sz w:val="24"/>
      <w:szCs w:val="26"/>
      <w:lang w:val="en-US" w:eastAsia="en-US"/>
    </w:rPr>
  </w:style>
  <w:style w:type="character" w:customStyle="1" w:styleId="3NGP0">
    <w:name w:val="Заг 3_NGP Знак"/>
    <w:basedOn w:val="a8"/>
    <w:link w:val="3NGP"/>
    <w:semiHidden/>
    <w:rsid w:val="00C02841"/>
    <w:rPr>
      <w:rFonts w:eastAsiaTheme="majorEastAsia"/>
      <w:bCs/>
      <w:sz w:val="24"/>
      <w:szCs w:val="22"/>
      <w:lang w:val="en-US" w:eastAsia="en-US"/>
    </w:rPr>
  </w:style>
  <w:style w:type="paragraph" w:customStyle="1" w:styleId="1NGP5">
    <w:name w:val="Незаг 1_NGP"/>
    <w:next w:val="NGP1"/>
    <w:link w:val="1NGP6"/>
    <w:qFormat/>
    <w:rsid w:val="00C02841"/>
    <w:pPr>
      <w:suppressAutoHyphens/>
      <w:spacing w:before="360" w:after="240"/>
      <w:jc w:val="center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NGPf9">
    <w:name w:val="Прил_NGP"/>
    <w:next w:val="NGP1"/>
    <w:link w:val="NGPfa"/>
    <w:qFormat/>
    <w:rsid w:val="00C02841"/>
    <w:pPr>
      <w:suppressAutoHyphens/>
      <w:spacing w:before="360" w:after="240"/>
      <w:ind w:left="709" w:right="170"/>
      <w:jc w:val="center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ngpfb">
    <w:name w:val="ТитИОФ_ngp"/>
    <w:qFormat/>
    <w:rsid w:val="00C02841"/>
    <w:pPr>
      <w:suppressAutoHyphens/>
      <w:jc w:val="right"/>
    </w:pPr>
    <w:rPr>
      <w:rFonts w:eastAsiaTheme="minorHAnsi"/>
      <w:b/>
      <w:sz w:val="28"/>
      <w:szCs w:val="22"/>
      <w:lang w:eastAsia="en-US"/>
    </w:rPr>
  </w:style>
  <w:style w:type="character" w:customStyle="1" w:styleId="1NGP6">
    <w:name w:val="Незаг 1_NGP Знак"/>
    <w:basedOn w:val="a8"/>
    <w:link w:val="1NGP5"/>
    <w:rsid w:val="00C02841"/>
    <w:rPr>
      <w:rFonts w:eastAsiaTheme="majorEastAsia"/>
      <w:b/>
      <w:bCs/>
      <w:sz w:val="28"/>
      <w:szCs w:val="28"/>
      <w:lang w:val="en-US" w:eastAsia="en-US"/>
    </w:rPr>
  </w:style>
  <w:style w:type="character" w:customStyle="1" w:styleId="NGPfa">
    <w:name w:val="Прил_NGP Знак"/>
    <w:basedOn w:val="a8"/>
    <w:link w:val="NGPf9"/>
    <w:rsid w:val="00C02841"/>
    <w:rPr>
      <w:rFonts w:eastAsiaTheme="majorEastAsia"/>
      <w:b/>
      <w:bCs/>
      <w:sz w:val="28"/>
      <w:szCs w:val="28"/>
      <w:lang w:val="en-US" w:eastAsia="en-US"/>
    </w:rPr>
  </w:style>
  <w:style w:type="paragraph" w:customStyle="1" w:styleId="1290NGP">
    <w:name w:val="Табл12_90%_NGP"/>
    <w:link w:val="1290NGP0"/>
    <w:qFormat/>
    <w:rsid w:val="00C02841"/>
    <w:rPr>
      <w:rFonts w:eastAsiaTheme="minorHAnsi"/>
      <w:w w:val="90"/>
      <w:sz w:val="24"/>
      <w:szCs w:val="22"/>
      <w:lang w:eastAsia="en-US"/>
    </w:rPr>
  </w:style>
  <w:style w:type="paragraph" w:customStyle="1" w:styleId="10NGP1">
    <w:name w:val="Табл10_NGP"/>
    <w:link w:val="10NGP2"/>
    <w:qFormat/>
    <w:rsid w:val="00C02841"/>
    <w:rPr>
      <w:rFonts w:eastAsiaTheme="minorHAnsi"/>
      <w:szCs w:val="22"/>
      <w:lang w:eastAsia="en-US"/>
    </w:rPr>
  </w:style>
  <w:style w:type="character" w:customStyle="1" w:styleId="1290NGP0">
    <w:name w:val="Табл12_90%_NGP Знак"/>
    <w:basedOn w:val="a8"/>
    <w:link w:val="1290NGP"/>
    <w:rsid w:val="00C02841"/>
    <w:rPr>
      <w:rFonts w:eastAsiaTheme="minorHAnsi"/>
      <w:w w:val="90"/>
      <w:sz w:val="24"/>
      <w:szCs w:val="22"/>
      <w:lang w:eastAsia="en-US"/>
    </w:rPr>
  </w:style>
  <w:style w:type="paragraph" w:customStyle="1" w:styleId="1090NGP">
    <w:name w:val="Табл10_90%_NGP"/>
    <w:link w:val="1090NGP0"/>
    <w:qFormat/>
    <w:rsid w:val="00C02841"/>
    <w:rPr>
      <w:rFonts w:eastAsiaTheme="minorHAnsi"/>
      <w:szCs w:val="22"/>
      <w:lang w:eastAsia="en-US"/>
    </w:rPr>
  </w:style>
  <w:style w:type="character" w:customStyle="1" w:styleId="10NGP2">
    <w:name w:val="Табл10_NGP Знак"/>
    <w:basedOn w:val="a8"/>
    <w:link w:val="10NGP1"/>
    <w:rsid w:val="00C02841"/>
    <w:rPr>
      <w:rFonts w:eastAsiaTheme="minorHAnsi"/>
      <w:szCs w:val="22"/>
      <w:lang w:eastAsia="en-US"/>
    </w:rPr>
  </w:style>
  <w:style w:type="paragraph" w:customStyle="1" w:styleId="1080NGP">
    <w:name w:val="Табл10_80%_NGP"/>
    <w:link w:val="1080NGP0"/>
    <w:qFormat/>
    <w:rsid w:val="00C02841"/>
    <w:rPr>
      <w:rFonts w:eastAsiaTheme="minorHAnsi"/>
      <w:w w:val="80"/>
      <w:szCs w:val="22"/>
      <w:lang w:eastAsia="en-US"/>
    </w:rPr>
  </w:style>
  <w:style w:type="character" w:customStyle="1" w:styleId="1090NGP0">
    <w:name w:val="Табл10_90%_NGP Знак"/>
    <w:basedOn w:val="a8"/>
    <w:link w:val="1090NGP"/>
    <w:rsid w:val="00C02841"/>
    <w:rPr>
      <w:rFonts w:eastAsiaTheme="minorHAnsi"/>
      <w:szCs w:val="22"/>
      <w:lang w:eastAsia="en-US"/>
    </w:rPr>
  </w:style>
  <w:style w:type="character" w:customStyle="1" w:styleId="1080NGP0">
    <w:name w:val="Табл10_80%_NGP Знак"/>
    <w:basedOn w:val="a8"/>
    <w:link w:val="1080NGP"/>
    <w:rsid w:val="00C02841"/>
    <w:rPr>
      <w:rFonts w:eastAsiaTheme="minorHAnsi"/>
      <w:w w:val="80"/>
      <w:szCs w:val="22"/>
      <w:lang w:eastAsia="en-US"/>
    </w:rPr>
  </w:style>
  <w:style w:type="paragraph" w:customStyle="1" w:styleId="1080NGP1">
    <w:name w:val="Табл10_80%_центр_NGP"/>
    <w:link w:val="1080NGP2"/>
    <w:qFormat/>
    <w:rsid w:val="00C02841"/>
    <w:pPr>
      <w:jc w:val="center"/>
    </w:pPr>
    <w:rPr>
      <w:rFonts w:eastAsiaTheme="majorEastAsia"/>
      <w:bCs/>
      <w:w w:val="80"/>
      <w:szCs w:val="28"/>
      <w:lang w:val="en-US" w:eastAsia="en-US"/>
    </w:rPr>
  </w:style>
  <w:style w:type="paragraph" w:customStyle="1" w:styleId="1080NGP3">
    <w:name w:val="Табл10_80%_право_NGP"/>
    <w:link w:val="1080NGP4"/>
    <w:qFormat/>
    <w:rsid w:val="00C02841"/>
    <w:pPr>
      <w:jc w:val="right"/>
    </w:pPr>
    <w:rPr>
      <w:rFonts w:eastAsiaTheme="majorEastAsia"/>
      <w:bCs/>
      <w:w w:val="80"/>
      <w:szCs w:val="28"/>
      <w:lang w:val="en-US" w:eastAsia="en-US"/>
    </w:rPr>
  </w:style>
  <w:style w:type="character" w:customStyle="1" w:styleId="1080NGP2">
    <w:name w:val="Табл10_80%_центр_NGP Знак"/>
    <w:basedOn w:val="a8"/>
    <w:link w:val="1080NGP1"/>
    <w:rsid w:val="00C02841"/>
    <w:rPr>
      <w:rFonts w:eastAsiaTheme="majorEastAsia"/>
      <w:bCs/>
      <w:w w:val="80"/>
      <w:szCs w:val="28"/>
      <w:lang w:val="en-US" w:eastAsia="en-US"/>
    </w:rPr>
  </w:style>
  <w:style w:type="paragraph" w:customStyle="1" w:styleId="1090NGP1">
    <w:name w:val="Табл10_90%_право_NGP"/>
    <w:link w:val="1090NGP2"/>
    <w:qFormat/>
    <w:rsid w:val="00C02841"/>
    <w:pPr>
      <w:jc w:val="right"/>
    </w:pPr>
    <w:rPr>
      <w:rFonts w:eastAsiaTheme="minorHAnsi"/>
      <w:w w:val="90"/>
      <w:szCs w:val="22"/>
      <w:lang w:eastAsia="en-US"/>
    </w:rPr>
  </w:style>
  <w:style w:type="character" w:customStyle="1" w:styleId="1080NGP4">
    <w:name w:val="Табл10_80%_право_NGP Знак"/>
    <w:basedOn w:val="a8"/>
    <w:link w:val="1080NGP3"/>
    <w:rsid w:val="00C02841"/>
    <w:rPr>
      <w:rFonts w:eastAsiaTheme="majorEastAsia"/>
      <w:bCs/>
      <w:w w:val="80"/>
      <w:szCs w:val="28"/>
      <w:lang w:val="en-US" w:eastAsia="en-US"/>
    </w:rPr>
  </w:style>
  <w:style w:type="paragraph" w:customStyle="1" w:styleId="1090NGP3">
    <w:name w:val="Табл10_90%_центр_NGP"/>
    <w:link w:val="1090NGP4"/>
    <w:qFormat/>
    <w:rsid w:val="00C02841"/>
    <w:pPr>
      <w:jc w:val="center"/>
    </w:pPr>
    <w:rPr>
      <w:rFonts w:eastAsiaTheme="minorHAnsi"/>
      <w:w w:val="90"/>
      <w:szCs w:val="22"/>
      <w:lang w:eastAsia="en-US"/>
    </w:rPr>
  </w:style>
  <w:style w:type="character" w:customStyle="1" w:styleId="1090NGP2">
    <w:name w:val="Табл10_90%_право_NGP Знак"/>
    <w:basedOn w:val="a8"/>
    <w:link w:val="1090NGP1"/>
    <w:rsid w:val="00C02841"/>
    <w:rPr>
      <w:rFonts w:eastAsiaTheme="minorHAnsi"/>
      <w:w w:val="90"/>
      <w:szCs w:val="22"/>
      <w:lang w:eastAsia="en-US"/>
    </w:rPr>
  </w:style>
  <w:style w:type="paragraph" w:customStyle="1" w:styleId="10NGP3">
    <w:name w:val="Табл10_центр_NGP"/>
    <w:link w:val="10NGP4"/>
    <w:qFormat/>
    <w:rsid w:val="00C02841"/>
    <w:pPr>
      <w:jc w:val="center"/>
    </w:pPr>
    <w:rPr>
      <w:rFonts w:eastAsiaTheme="minorHAnsi"/>
      <w:szCs w:val="22"/>
      <w:lang w:eastAsia="en-US"/>
    </w:rPr>
  </w:style>
  <w:style w:type="character" w:customStyle="1" w:styleId="1090NGP4">
    <w:name w:val="Табл10_90%_центр_NGP Знак"/>
    <w:basedOn w:val="a8"/>
    <w:link w:val="1090NGP3"/>
    <w:rsid w:val="00C02841"/>
    <w:rPr>
      <w:rFonts w:eastAsiaTheme="minorHAnsi"/>
      <w:w w:val="90"/>
      <w:szCs w:val="22"/>
      <w:lang w:eastAsia="en-US"/>
    </w:rPr>
  </w:style>
  <w:style w:type="paragraph" w:customStyle="1" w:styleId="10NGP5">
    <w:name w:val="Табл10_право_NGP"/>
    <w:link w:val="10NGP6"/>
    <w:qFormat/>
    <w:rsid w:val="00C02841"/>
    <w:pPr>
      <w:jc w:val="right"/>
    </w:pPr>
    <w:rPr>
      <w:rFonts w:eastAsiaTheme="minorHAnsi"/>
      <w:szCs w:val="22"/>
      <w:lang w:eastAsia="en-US"/>
    </w:rPr>
  </w:style>
  <w:style w:type="character" w:customStyle="1" w:styleId="10NGP4">
    <w:name w:val="Табл10_центр_NGP Знак"/>
    <w:basedOn w:val="a8"/>
    <w:link w:val="10NGP3"/>
    <w:rsid w:val="00C02841"/>
    <w:rPr>
      <w:rFonts w:eastAsiaTheme="minorHAnsi"/>
      <w:szCs w:val="22"/>
      <w:lang w:eastAsia="en-US"/>
    </w:rPr>
  </w:style>
  <w:style w:type="paragraph" w:customStyle="1" w:styleId="1290NGP1">
    <w:name w:val="Табл12_90%_центр_NGP"/>
    <w:link w:val="1290NGP2"/>
    <w:qFormat/>
    <w:rsid w:val="00C02841"/>
    <w:pPr>
      <w:jc w:val="center"/>
    </w:pPr>
    <w:rPr>
      <w:rFonts w:eastAsiaTheme="minorHAnsi"/>
      <w:w w:val="90"/>
      <w:sz w:val="24"/>
      <w:szCs w:val="22"/>
      <w:lang w:eastAsia="en-US"/>
    </w:rPr>
  </w:style>
  <w:style w:type="character" w:customStyle="1" w:styleId="10NGP6">
    <w:name w:val="Табл10_право_NGP Знак"/>
    <w:basedOn w:val="a8"/>
    <w:link w:val="10NGP5"/>
    <w:rsid w:val="00C02841"/>
    <w:rPr>
      <w:rFonts w:eastAsiaTheme="minorHAnsi"/>
      <w:szCs w:val="22"/>
      <w:lang w:eastAsia="en-US"/>
    </w:rPr>
  </w:style>
  <w:style w:type="paragraph" w:customStyle="1" w:styleId="1290NGP3">
    <w:name w:val="Табл12_90%_право_NGP"/>
    <w:link w:val="1290NGP4"/>
    <w:qFormat/>
    <w:rsid w:val="00C02841"/>
    <w:pPr>
      <w:jc w:val="right"/>
    </w:pPr>
    <w:rPr>
      <w:rFonts w:eastAsiaTheme="minorHAnsi"/>
      <w:w w:val="90"/>
      <w:sz w:val="24"/>
      <w:szCs w:val="22"/>
      <w:lang w:eastAsia="en-US"/>
    </w:rPr>
  </w:style>
  <w:style w:type="character" w:customStyle="1" w:styleId="1290NGP2">
    <w:name w:val="Табл12_90%_центр_NGP Знак"/>
    <w:basedOn w:val="a8"/>
    <w:link w:val="1290NGP1"/>
    <w:rsid w:val="00C02841"/>
    <w:rPr>
      <w:rFonts w:eastAsiaTheme="minorHAnsi"/>
      <w:w w:val="90"/>
      <w:sz w:val="24"/>
      <w:szCs w:val="22"/>
      <w:lang w:eastAsia="en-US"/>
    </w:rPr>
  </w:style>
  <w:style w:type="character" w:customStyle="1" w:styleId="1290NGP4">
    <w:name w:val="Табл12_90%_право_NGP Знак"/>
    <w:basedOn w:val="a8"/>
    <w:link w:val="1290NGP3"/>
    <w:rsid w:val="00C02841"/>
    <w:rPr>
      <w:rFonts w:eastAsiaTheme="minorHAnsi"/>
      <w:w w:val="90"/>
      <w:sz w:val="24"/>
      <w:szCs w:val="22"/>
      <w:lang w:eastAsia="en-US"/>
    </w:rPr>
  </w:style>
  <w:style w:type="paragraph" w:customStyle="1" w:styleId="12NGP5">
    <w:name w:val="Табл12_право_NGP"/>
    <w:link w:val="12NGP6"/>
    <w:qFormat/>
    <w:rsid w:val="00C02841"/>
    <w:pPr>
      <w:jc w:val="right"/>
    </w:pPr>
    <w:rPr>
      <w:rFonts w:eastAsiaTheme="minorHAnsi"/>
      <w:sz w:val="24"/>
      <w:szCs w:val="22"/>
      <w:lang w:eastAsia="en-US"/>
    </w:rPr>
  </w:style>
  <w:style w:type="character" w:customStyle="1" w:styleId="12NGP6">
    <w:name w:val="Табл12_право_NGP Знак"/>
    <w:basedOn w:val="a8"/>
    <w:link w:val="12NGP5"/>
    <w:rsid w:val="00C02841"/>
    <w:rPr>
      <w:rFonts w:eastAsiaTheme="minorHAnsi"/>
      <w:sz w:val="24"/>
      <w:szCs w:val="22"/>
      <w:lang w:eastAsia="en-US"/>
    </w:rPr>
  </w:style>
  <w:style w:type="paragraph" w:customStyle="1" w:styleId="NGP0">
    <w:name w:val="Нумеров. список_NGP"/>
    <w:link w:val="NGPfc"/>
    <w:qFormat/>
    <w:rsid w:val="00C02841"/>
    <w:pPr>
      <w:numPr>
        <w:numId w:val="23"/>
      </w:numPr>
      <w:tabs>
        <w:tab w:val="left" w:pos="709"/>
        <w:tab w:val="left" w:pos="1021"/>
      </w:tabs>
      <w:suppressAutoHyphens/>
      <w:spacing w:line="360" w:lineRule="auto"/>
      <w:ind w:left="0" w:right="170" w:firstLine="709"/>
      <w:jc w:val="both"/>
    </w:pPr>
    <w:rPr>
      <w:rFonts w:eastAsiaTheme="minorHAnsi"/>
      <w:sz w:val="24"/>
      <w:szCs w:val="22"/>
      <w:lang w:val="en-US" w:eastAsia="en-US"/>
    </w:rPr>
  </w:style>
  <w:style w:type="character" w:customStyle="1" w:styleId="NGPfc">
    <w:name w:val="Нумеров. список_NGP Знак"/>
    <w:basedOn w:val="a8"/>
    <w:link w:val="NGP0"/>
    <w:rsid w:val="00C02841"/>
    <w:rPr>
      <w:rFonts w:eastAsiaTheme="minorHAnsi"/>
      <w:sz w:val="24"/>
      <w:szCs w:val="22"/>
      <w:lang w:val="en-US" w:eastAsia="en-US"/>
    </w:rPr>
  </w:style>
  <w:style w:type="character" w:customStyle="1" w:styleId="NameOfFileStyle">
    <w:name w:val="NameOfFile Style"/>
    <w:basedOn w:val="a8"/>
    <w:hidden/>
    <w:uiPriority w:val="1"/>
    <w:rsid w:val="00C02841"/>
    <w:rPr>
      <w:rFonts w:ascii="Times New Roman" w:hAnsi="Times New Roman"/>
      <w:sz w:val="18"/>
    </w:rPr>
  </w:style>
  <w:style w:type="character" w:customStyle="1" w:styleId="aff7">
    <w:name w:val="Обычн. текст Знак"/>
    <w:basedOn w:val="a8"/>
    <w:link w:val="aff6"/>
    <w:rsid w:val="00C02841"/>
    <w:rPr>
      <w:sz w:val="24"/>
      <w:szCs w:val="24"/>
    </w:rPr>
  </w:style>
  <w:style w:type="numbering" w:customStyle="1" w:styleId="10">
    <w:name w:val="Текущий список1"/>
    <w:rsid w:val="00C02841"/>
    <w:pPr>
      <w:numPr>
        <w:numId w:val="24"/>
      </w:numPr>
    </w:pPr>
  </w:style>
  <w:style w:type="paragraph" w:customStyle="1" w:styleId="1">
    <w:name w:val="Марк 1"/>
    <w:basedOn w:val="a7"/>
    <w:hidden/>
    <w:rsid w:val="00C02841"/>
    <w:pPr>
      <w:numPr>
        <w:numId w:val="25"/>
      </w:numPr>
      <w:tabs>
        <w:tab w:val="left" w:pos="1134"/>
      </w:tabs>
      <w:spacing w:line="360" w:lineRule="auto"/>
      <w:ind w:right="170"/>
      <w:jc w:val="both"/>
    </w:pPr>
    <w:rPr>
      <w:color w:val="000000"/>
    </w:rPr>
  </w:style>
  <w:style w:type="numbering" w:customStyle="1" w:styleId="11">
    <w:name w:val="Текущий список11"/>
    <w:rsid w:val="00C02841"/>
    <w:pPr>
      <w:numPr>
        <w:numId w:val="26"/>
      </w:numPr>
    </w:pPr>
  </w:style>
  <w:style w:type="paragraph" w:customStyle="1" w:styleId="afffffff7">
    <w:name w:val="ППО"/>
    <w:basedOn w:val="a7"/>
    <w:qFormat/>
    <w:rsid w:val="00FD287A"/>
    <w:pPr>
      <w:spacing w:line="276" w:lineRule="auto"/>
      <w:ind w:left="113" w:firstLine="851"/>
      <w:jc w:val="both"/>
    </w:pPr>
    <w:rPr>
      <w:sz w:val="28"/>
      <w:szCs w:val="20"/>
    </w:rPr>
  </w:style>
  <w:style w:type="paragraph" w:customStyle="1" w:styleId="afffffff8">
    <w:name w:val="ОсновнойТекст_ПИР"/>
    <w:basedOn w:val="a7"/>
    <w:qFormat/>
    <w:rsid w:val="00B45E0C"/>
    <w:pPr>
      <w:suppressAutoHyphens/>
      <w:spacing w:before="120" w:after="120" w:line="276" w:lineRule="auto"/>
      <w:ind w:firstLine="454"/>
      <w:contextualSpacing/>
      <w:jc w:val="both"/>
    </w:pPr>
    <w:rPr>
      <w:rFonts w:eastAsia="Calibri"/>
      <w:bCs/>
    </w:rPr>
  </w:style>
  <w:style w:type="table" w:customStyle="1" w:styleId="1f1">
    <w:name w:val="Сетка таблицы1"/>
    <w:basedOn w:val="a9"/>
    <w:next w:val="af5"/>
    <w:uiPriority w:val="59"/>
    <w:rsid w:val="000602C6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c">
    <w:name w:val="Сетка таблицы2"/>
    <w:basedOn w:val="a9"/>
    <w:next w:val="af5"/>
    <w:uiPriority w:val="39"/>
    <w:rsid w:val="00B6593D"/>
    <w:rPr>
      <w:rFonts w:eastAsiaTheme="minorHAnsi"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tblPr/>
      <w:tcPr>
        <w:vAlign w:val="center"/>
      </w:tcPr>
    </w:tblStylePr>
  </w:style>
  <w:style w:type="paragraph" w:customStyle="1" w:styleId="TableParagraph">
    <w:name w:val="Table Paragraph"/>
    <w:basedOn w:val="a7"/>
    <w:uiPriority w:val="1"/>
    <w:qFormat/>
    <w:rsid w:val="00703A71"/>
    <w:pPr>
      <w:autoSpaceDE w:val="0"/>
      <w:autoSpaceDN w:val="0"/>
      <w:adjustRightInd w:val="0"/>
    </w:pPr>
  </w:style>
  <w:style w:type="character" w:customStyle="1" w:styleId="aff3">
    <w:name w:val="Абзац списка Знак"/>
    <w:aliases w:val="Абзац с отступом Знак,List Paragraph Знак,Абзац списка1 Знак,Маркированный Знак"/>
    <w:link w:val="aff2"/>
    <w:uiPriority w:val="34"/>
    <w:rsid w:val="00947D61"/>
    <w:rPr>
      <w:sz w:val="24"/>
      <w:szCs w:val="24"/>
    </w:rPr>
  </w:style>
  <w:style w:type="paragraph" w:customStyle="1" w:styleId="xl2437">
    <w:name w:val="xl2437"/>
    <w:basedOn w:val="a7"/>
    <w:rsid w:val="00115264"/>
    <w:pPr>
      <w:spacing w:before="100" w:beforeAutospacing="1" w:after="100" w:afterAutospacing="1"/>
      <w:jc w:val="center"/>
      <w:textAlignment w:val="center"/>
    </w:pPr>
  </w:style>
  <w:style w:type="paragraph" w:customStyle="1" w:styleId="xl2438">
    <w:name w:val="xl2438"/>
    <w:basedOn w:val="a7"/>
    <w:rsid w:val="00115264"/>
    <w:pPr>
      <w:spacing w:before="100" w:beforeAutospacing="1" w:after="100" w:afterAutospacing="1"/>
      <w:textAlignment w:val="center"/>
    </w:pPr>
  </w:style>
  <w:style w:type="paragraph" w:customStyle="1" w:styleId="xl2439">
    <w:name w:val="xl2439"/>
    <w:basedOn w:val="a7"/>
    <w:rsid w:val="00115264"/>
    <w:pPr>
      <w:spacing w:before="100" w:beforeAutospacing="1" w:after="100" w:afterAutospacing="1"/>
      <w:jc w:val="center"/>
      <w:textAlignment w:val="center"/>
    </w:pPr>
  </w:style>
  <w:style w:type="paragraph" w:customStyle="1" w:styleId="xl2440">
    <w:name w:val="xl2440"/>
    <w:basedOn w:val="a7"/>
    <w:rsid w:val="00115264"/>
    <w:pP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41">
    <w:name w:val="xl2441"/>
    <w:basedOn w:val="a7"/>
    <w:rsid w:val="00115264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2442">
    <w:name w:val="xl2442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43">
    <w:name w:val="xl2443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2444">
    <w:name w:val="xl2444"/>
    <w:basedOn w:val="a7"/>
    <w:rsid w:val="00115264"/>
    <w:pPr>
      <w:spacing w:before="100" w:beforeAutospacing="1" w:after="100" w:afterAutospacing="1"/>
      <w:textAlignment w:val="center"/>
    </w:pPr>
  </w:style>
  <w:style w:type="paragraph" w:customStyle="1" w:styleId="xl2445">
    <w:name w:val="xl2445"/>
    <w:basedOn w:val="a7"/>
    <w:rsid w:val="00115264"/>
    <w:pPr>
      <w:pBdr>
        <w:top w:val="double" w:sz="6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6"/>
      <w:szCs w:val="16"/>
    </w:rPr>
  </w:style>
  <w:style w:type="paragraph" w:customStyle="1" w:styleId="xl2446">
    <w:name w:val="xl2446"/>
    <w:basedOn w:val="a7"/>
    <w:rsid w:val="00115264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47">
    <w:name w:val="xl2447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2448">
    <w:name w:val="xl2448"/>
    <w:basedOn w:val="a7"/>
    <w:rsid w:val="00115264"/>
    <w:pPr>
      <w:spacing w:before="100" w:beforeAutospacing="1" w:after="100" w:afterAutospacing="1"/>
      <w:textAlignment w:val="center"/>
    </w:pPr>
    <w:rPr>
      <w:b/>
      <w:bCs/>
    </w:rPr>
  </w:style>
  <w:style w:type="paragraph" w:customStyle="1" w:styleId="xl2449">
    <w:name w:val="xl2449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50">
    <w:name w:val="xl2450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51">
    <w:name w:val="xl2451"/>
    <w:basedOn w:val="a7"/>
    <w:rsid w:val="00115264"/>
    <w:pPr>
      <w:spacing w:before="100" w:beforeAutospacing="1" w:after="100" w:afterAutospacing="1"/>
      <w:textAlignment w:val="center"/>
    </w:pPr>
    <w:rPr>
      <w:b/>
      <w:bCs/>
    </w:rPr>
  </w:style>
  <w:style w:type="paragraph" w:customStyle="1" w:styleId="xl2452">
    <w:name w:val="xl2452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2453">
    <w:name w:val="xl2453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54">
    <w:name w:val="xl2454"/>
    <w:basedOn w:val="a7"/>
    <w:rsid w:val="00115264"/>
    <w:pPr>
      <w:shd w:val="clear" w:color="000000" w:fill="FFFF00"/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55">
    <w:name w:val="xl2455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56">
    <w:name w:val="xl2456"/>
    <w:basedOn w:val="a7"/>
    <w:rsid w:val="00115264"/>
    <w:pP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57">
    <w:name w:val="xl2457"/>
    <w:basedOn w:val="a7"/>
    <w:rsid w:val="00115264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2458">
    <w:name w:val="xl2458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59">
    <w:name w:val="xl2459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60">
    <w:name w:val="xl2460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2461">
    <w:name w:val="xl2461"/>
    <w:basedOn w:val="a7"/>
    <w:rsid w:val="00115264"/>
    <w:pPr>
      <w:spacing w:before="100" w:beforeAutospacing="1" w:after="100" w:afterAutospacing="1"/>
      <w:textAlignment w:val="center"/>
    </w:pPr>
  </w:style>
  <w:style w:type="paragraph" w:customStyle="1" w:styleId="xl2462">
    <w:name w:val="xl2462"/>
    <w:basedOn w:val="a7"/>
    <w:rsid w:val="00115264"/>
    <w:pP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2463">
    <w:name w:val="xl2463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64">
    <w:name w:val="xl2464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65">
    <w:name w:val="xl2465"/>
    <w:basedOn w:val="a7"/>
    <w:rsid w:val="00115264"/>
    <w:pP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2466">
    <w:name w:val="xl2466"/>
    <w:basedOn w:val="a7"/>
    <w:rsid w:val="00115264"/>
    <w:pPr>
      <w:spacing w:before="100" w:beforeAutospacing="1" w:after="100" w:afterAutospacing="1"/>
      <w:jc w:val="right"/>
      <w:textAlignment w:val="center"/>
    </w:pPr>
  </w:style>
  <w:style w:type="paragraph" w:customStyle="1" w:styleId="xl2467">
    <w:name w:val="xl2467"/>
    <w:basedOn w:val="a7"/>
    <w:rsid w:val="00115264"/>
    <w:pPr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2468">
    <w:name w:val="xl2468"/>
    <w:basedOn w:val="a7"/>
    <w:rsid w:val="00115264"/>
    <w:pPr>
      <w:spacing w:before="100" w:beforeAutospacing="1" w:after="100" w:afterAutospacing="1"/>
      <w:jc w:val="right"/>
      <w:textAlignment w:val="center"/>
    </w:pPr>
  </w:style>
  <w:style w:type="paragraph" w:customStyle="1" w:styleId="xl2469">
    <w:name w:val="xl2469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70">
    <w:name w:val="xl2470"/>
    <w:basedOn w:val="a7"/>
    <w:rsid w:val="00115264"/>
    <w:pPr>
      <w:spacing w:before="100" w:beforeAutospacing="1" w:after="100" w:afterAutospacing="1"/>
      <w:jc w:val="right"/>
      <w:textAlignment w:val="center"/>
    </w:pPr>
  </w:style>
  <w:style w:type="paragraph" w:customStyle="1" w:styleId="xl2471">
    <w:name w:val="xl2471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72">
    <w:name w:val="xl2472"/>
    <w:basedOn w:val="a7"/>
    <w:rsid w:val="00115264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sz w:val="16"/>
      <w:szCs w:val="16"/>
    </w:rPr>
  </w:style>
  <w:style w:type="paragraph" w:customStyle="1" w:styleId="xl2473">
    <w:name w:val="xl2473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74">
    <w:name w:val="xl2474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75">
    <w:name w:val="xl2475"/>
    <w:basedOn w:val="a7"/>
    <w:rsid w:val="0011526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76">
    <w:name w:val="xl2476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77">
    <w:name w:val="xl2477"/>
    <w:basedOn w:val="a7"/>
    <w:rsid w:val="00115264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478">
    <w:name w:val="xl2478"/>
    <w:basedOn w:val="a7"/>
    <w:rsid w:val="00115264"/>
    <w:pP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479">
    <w:name w:val="xl2479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80">
    <w:name w:val="xl2480"/>
    <w:basedOn w:val="a7"/>
    <w:rsid w:val="00115264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81">
    <w:name w:val="xl2481"/>
    <w:basedOn w:val="a7"/>
    <w:rsid w:val="00115264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82">
    <w:name w:val="xl2482"/>
    <w:basedOn w:val="a7"/>
    <w:rsid w:val="0011526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83">
    <w:name w:val="xl2483"/>
    <w:basedOn w:val="a7"/>
    <w:rsid w:val="00115264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2484">
    <w:name w:val="xl2484"/>
    <w:basedOn w:val="a7"/>
    <w:rsid w:val="0011526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2485">
    <w:name w:val="xl2485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2486">
    <w:name w:val="xl2486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8"/>
      <w:szCs w:val="18"/>
    </w:rPr>
  </w:style>
  <w:style w:type="paragraph" w:customStyle="1" w:styleId="xl2487">
    <w:name w:val="xl2487"/>
    <w:basedOn w:val="a7"/>
    <w:rsid w:val="0011526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88">
    <w:name w:val="xl2488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89">
    <w:name w:val="xl2489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2490">
    <w:name w:val="xl2490"/>
    <w:basedOn w:val="a7"/>
    <w:rsid w:val="00115264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91">
    <w:name w:val="xl2491"/>
    <w:basedOn w:val="a7"/>
    <w:rsid w:val="0011526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92">
    <w:name w:val="xl2492"/>
    <w:basedOn w:val="a7"/>
    <w:rsid w:val="00115264"/>
    <w:pPr>
      <w:pBdr>
        <w:left w:val="single" w:sz="4" w:space="0" w:color="auto"/>
        <w:bottom w:val="double" w:sz="6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93">
    <w:name w:val="xl2493"/>
    <w:basedOn w:val="a7"/>
    <w:rsid w:val="00115264"/>
    <w:pPr>
      <w:pBdr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94">
    <w:name w:val="xl2494"/>
    <w:basedOn w:val="a7"/>
    <w:rsid w:val="00115264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95">
    <w:name w:val="xl2495"/>
    <w:basedOn w:val="a7"/>
    <w:rsid w:val="00115264"/>
    <w:pPr>
      <w:pBdr>
        <w:bottom w:val="double" w:sz="6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96">
    <w:name w:val="xl2496"/>
    <w:basedOn w:val="a7"/>
    <w:rsid w:val="0011526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97">
    <w:name w:val="xl2497"/>
    <w:basedOn w:val="a7"/>
    <w:rsid w:val="00115264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498">
    <w:name w:val="xl2498"/>
    <w:basedOn w:val="a7"/>
    <w:rsid w:val="00115264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6"/>
      <w:szCs w:val="16"/>
    </w:rPr>
  </w:style>
  <w:style w:type="paragraph" w:customStyle="1" w:styleId="xl2499">
    <w:name w:val="xl2499"/>
    <w:basedOn w:val="a7"/>
    <w:rsid w:val="00115264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6"/>
      <w:szCs w:val="16"/>
    </w:rPr>
  </w:style>
  <w:style w:type="paragraph" w:customStyle="1" w:styleId="xl2500">
    <w:name w:val="xl2500"/>
    <w:basedOn w:val="a7"/>
    <w:rsid w:val="00115264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16"/>
      <w:szCs w:val="16"/>
    </w:rPr>
  </w:style>
  <w:style w:type="paragraph" w:customStyle="1" w:styleId="xl2501">
    <w:name w:val="xl2501"/>
    <w:basedOn w:val="a7"/>
    <w:rsid w:val="0011526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502">
    <w:name w:val="xl2502"/>
    <w:basedOn w:val="a7"/>
    <w:rsid w:val="00115264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503">
    <w:name w:val="xl2503"/>
    <w:basedOn w:val="a7"/>
    <w:rsid w:val="0011526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504">
    <w:name w:val="xl2504"/>
    <w:basedOn w:val="a7"/>
    <w:rsid w:val="0011526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505">
    <w:name w:val="xl2505"/>
    <w:basedOn w:val="a7"/>
    <w:rsid w:val="0011526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2506">
    <w:name w:val="xl2506"/>
    <w:basedOn w:val="a7"/>
    <w:rsid w:val="0011526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07">
    <w:name w:val="xl2507"/>
    <w:basedOn w:val="a7"/>
    <w:rsid w:val="00115264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4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03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3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2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3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9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6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770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57431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53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25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2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7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1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037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5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3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4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11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0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5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8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0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9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9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4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6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8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9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1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9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5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7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8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5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4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06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6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4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2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6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66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2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42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69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243719">
                          <w:marLeft w:val="0"/>
                          <w:marRight w:val="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1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058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117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615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1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44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3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7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7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9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3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1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7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9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6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9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1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8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6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4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76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0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83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6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6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9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6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6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96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3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24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0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6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9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5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86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3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4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4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2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0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97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2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5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4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0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86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94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9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5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3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3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2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1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4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7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0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9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1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4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&#1057;&#1083;&#1091;&#1078;&#1073;&#1072;%20&#1082;&#1072;&#1095;&#1077;&#1089;&#1090;&#1074;&#1072;\&#1041;&#1072;&#1073;&#1080;&#1082;&#1086;&#1074;&#1072;%20&#1040;.&#1042;\&#1058;&#1048;&#1059;\&#1056;&#1072;&#1089;&#1095;&#1077;&#1090;\&#1064;&#1072;&#1073;&#1083;&#1086;&#1085;%20&#1088;&#1072;&#1089;&#1095;&#1077;&#1090;&#1072;%20&#1054;&#1054;&#1054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5B29B9-B658-4C82-B58F-E35D5E021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расчета ООО.dotx</Template>
  <TotalTime>71236</TotalTime>
  <Pages>50</Pages>
  <Words>10750</Words>
  <Characters>61279</Characters>
  <Application>Microsoft Office Word</Application>
  <DocSecurity>0</DocSecurity>
  <Lines>510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расчета</vt:lpstr>
    </vt:vector>
  </TitlesOfParts>
  <Company>TyumenNIIgiprogaz</Company>
  <LinksUpToDate>false</LinksUpToDate>
  <CharactersWithSpaces>71886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расчета</dc:title>
  <dc:creator>Бабикова Анастасия Викторовна</dc:creator>
  <cp:lastModifiedBy>Иван Беспрозванных</cp:lastModifiedBy>
  <cp:revision>1686</cp:revision>
  <cp:lastPrinted>2021-01-20T06:24:00Z</cp:lastPrinted>
  <dcterms:created xsi:type="dcterms:W3CDTF">2018-07-17T04:20:00Z</dcterms:created>
  <dcterms:modified xsi:type="dcterms:W3CDTF">2022-07-14T10:57:00Z</dcterms:modified>
</cp:coreProperties>
</file>